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9055E" w14:textId="2A243DCD" w:rsidR="00AC20CC" w:rsidRPr="003C4E93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Pr="003C4E93">
        <w:rPr>
          <w:rFonts w:ascii="Arial" w:hAnsi="Arial" w:cs="Arial"/>
          <w:b/>
          <w:sz w:val="24"/>
          <w:lang w:val="en-US"/>
        </w:rPr>
        <w:t>R1-20</w:t>
      </w:r>
      <w:r w:rsidR="00E3781E">
        <w:rPr>
          <w:rFonts w:ascii="Arial" w:hAnsi="Arial" w:cs="Arial"/>
          <w:b/>
          <w:sz w:val="24"/>
          <w:lang w:val="en-US"/>
        </w:rPr>
        <w:t>05870</w:t>
      </w:r>
    </w:p>
    <w:p w14:paraId="6C4F9381" w14:textId="77777777" w:rsidR="00AC20CC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e-Meeting, August 17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28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2020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3F537EE6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E3781E" w:rsidRPr="00E3781E">
        <w:rPr>
          <w:rFonts w:ascii="Arial" w:hAnsi="Arial" w:cs="Arial"/>
          <w:b/>
          <w:sz w:val="24"/>
          <w:lang w:val="en-US"/>
        </w:rPr>
        <w:t>CSI feedback enhancements in Release 17 URLLC/IIoT</w:t>
      </w:r>
    </w:p>
    <w:p w14:paraId="077A1C53" w14:textId="23DF109C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8.3.1.2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0859B17C" w14:textId="3289C008" w:rsidR="000B3FE3" w:rsidRPr="008E6CE8" w:rsidRDefault="007E04EF" w:rsidP="000B3FE3">
      <w:pPr>
        <w:pStyle w:val="3GPPText"/>
        <w:rPr>
          <w:lang w:val="en-GB"/>
        </w:rPr>
      </w:pPr>
      <w:r w:rsidRPr="008E6CE8">
        <w:rPr>
          <w:lang w:val="en-GB"/>
        </w:rPr>
        <w:t>A</w:t>
      </w:r>
      <w:r w:rsidR="007B00D0" w:rsidRPr="008E6CE8">
        <w:rPr>
          <w:lang w:val="en-GB"/>
        </w:rPr>
        <w:t xml:space="preserve"> new </w:t>
      </w:r>
      <w:r w:rsidRPr="008E6CE8">
        <w:rPr>
          <w:lang w:val="en-GB"/>
        </w:rPr>
        <w:t>Rel</w:t>
      </w:r>
      <w:r w:rsidR="0057649E" w:rsidRPr="008E6CE8">
        <w:rPr>
          <w:lang w:val="en-GB"/>
        </w:rPr>
        <w:t>.</w:t>
      </w:r>
      <w:r w:rsidRPr="008E6CE8">
        <w:rPr>
          <w:lang w:val="en-GB"/>
        </w:rPr>
        <w:t xml:space="preserve">17 </w:t>
      </w:r>
      <w:r w:rsidR="007B00D0" w:rsidRPr="008E6CE8">
        <w:rPr>
          <w:lang w:val="en-GB"/>
        </w:rPr>
        <w:t>work item on URLLC/IIoT enhancements</w:t>
      </w:r>
      <w:r w:rsidR="00A97048" w:rsidRPr="008E6CE8">
        <w:rPr>
          <w:lang w:val="en-GB"/>
        </w:rPr>
        <w:t xml:space="preserve"> was approved </w:t>
      </w:r>
      <w:r w:rsidRPr="008E6CE8">
        <w:rPr>
          <w:lang w:val="en-GB"/>
        </w:rPr>
        <w:t xml:space="preserve">in </w:t>
      </w:r>
      <w:r w:rsidRPr="008E6CE8">
        <w:rPr>
          <w:lang w:val="en-GB"/>
        </w:rPr>
        <w:fldChar w:fldCharType="begin"/>
      </w:r>
      <w:r w:rsidRPr="008E6CE8">
        <w:rPr>
          <w:lang w:val="en-GB"/>
        </w:rPr>
        <w:instrText xml:space="preserve"> REF _Ref46920135 \r \h </w:instrText>
      </w:r>
      <w:r w:rsidR="008E6CE8">
        <w:rPr>
          <w:lang w:val="en-GB"/>
        </w:rPr>
        <w:instrText xml:space="preserve"> \* MERGEFORMAT </w:instrText>
      </w:r>
      <w:r w:rsidRPr="008E6CE8">
        <w:rPr>
          <w:lang w:val="en-GB"/>
        </w:rPr>
      </w:r>
      <w:r w:rsidRPr="008E6CE8">
        <w:rPr>
          <w:lang w:val="en-GB"/>
        </w:rPr>
        <w:fldChar w:fldCharType="separate"/>
      </w:r>
      <w:r w:rsidR="00AD63C9">
        <w:rPr>
          <w:lang w:val="en-GB"/>
        </w:rPr>
        <w:t>[1]</w:t>
      </w:r>
      <w:r w:rsidRPr="008E6CE8">
        <w:rPr>
          <w:lang w:val="en-GB"/>
        </w:rPr>
        <w:fldChar w:fldCharType="end"/>
      </w:r>
      <w:r w:rsidR="00A97048" w:rsidRPr="008E6CE8">
        <w:rPr>
          <w:lang w:val="en-GB"/>
        </w:rPr>
        <w:t xml:space="preserve">. </w:t>
      </w:r>
      <w:r w:rsidR="00F06207" w:rsidRPr="008E6CE8">
        <w:rPr>
          <w:lang w:val="en-GB"/>
        </w:rPr>
        <w:t xml:space="preserve">One of the potential enhancements to Rel.16 operation is </w:t>
      </w:r>
      <w:r w:rsidR="004F4D78" w:rsidRPr="008E6CE8">
        <w:rPr>
          <w:lang w:val="en-GB"/>
        </w:rPr>
        <w:t>physical layer feedback enhancement including CSI feedback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4D78" w:rsidRPr="004F4D78" w14:paraId="13E85B58" w14:textId="77777777" w:rsidTr="00B22BBE">
        <w:trPr>
          <w:trHeight w:val="1216"/>
        </w:trPr>
        <w:tc>
          <w:tcPr>
            <w:tcW w:w="9631" w:type="dxa"/>
          </w:tcPr>
          <w:p w14:paraId="0548908D" w14:textId="127C8F62" w:rsidR="001F5874" w:rsidRPr="009B7E5A" w:rsidRDefault="001F5874" w:rsidP="009B7E5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after="100" w:afterAutospacing="1"/>
              <w:ind w:leftChars="0"/>
              <w:jc w:val="both"/>
              <w:rPr>
                <w:rFonts w:ascii="Times New Roman" w:hAnsi="Times New Roman"/>
                <w:lang w:val="en-US" w:eastAsia="fi-FI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4BDE2BD1" w14:textId="5E92C97E" w:rsidR="001F5874" w:rsidRPr="009B7E5A" w:rsidRDefault="001F5874" w:rsidP="009B7E5A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hAnsi="Times New Roman"/>
                <w:lang w:val="en-US" w:eastAsia="en-GB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UE </w:t>
            </w:r>
            <w:r w:rsidRPr="009B7E5A">
              <w:rPr>
                <w:rFonts w:ascii="Times New Roman" w:eastAsia="Times New Roman" w:hAnsi="Times New Roman"/>
              </w:rPr>
              <w:t>feedback</w:t>
            </w:r>
            <w:r w:rsidRPr="009B7E5A">
              <w:rPr>
                <w:rFonts w:ascii="Times New Roman" w:hAnsi="Times New Roman"/>
                <w:lang w:val="en-US"/>
              </w:rPr>
              <w:t xml:space="preserve"> enhancements for HARQ-ACK [RAN1]</w:t>
            </w:r>
          </w:p>
          <w:p w14:paraId="2543D7E9" w14:textId="77777777" w:rsidR="001F5874" w:rsidRPr="004F4D78" w:rsidRDefault="001F5874" w:rsidP="00BB348F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004F4D78">
              <w:rPr>
                <w:rFonts w:ascii="Times New Roman" w:eastAsia="Times New Roman" w:hAnsi="Times New Roman"/>
              </w:rPr>
              <w:t>CSI feedback enhancements to allow for more accurate MCS selection [RAN1]</w:t>
            </w:r>
          </w:p>
          <w:p w14:paraId="5F853252" w14:textId="2F84A4C4" w:rsidR="001F5874" w:rsidRPr="004F4D78" w:rsidRDefault="001F5874" w:rsidP="00BB348F">
            <w:pPr>
              <w:pStyle w:val="ListParagraph"/>
              <w:numPr>
                <w:ilvl w:val="3"/>
                <w:numId w:val="15"/>
              </w:numPr>
              <w:spacing w:after="100" w:afterAutospacing="1"/>
              <w:ind w:leftChars="0" w:left="1733" w:hanging="284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4F4D78">
              <w:rPr>
                <w:rFonts w:ascii="Times New Roman" w:eastAsia="Times New Roman" w:hAnsi="Times New Roman"/>
              </w:rPr>
              <w:t>Note: DMRS-based CSI feedback is not in scope of this WI</w:t>
            </w:r>
          </w:p>
        </w:tc>
      </w:tr>
    </w:tbl>
    <w:p w14:paraId="74CA3022" w14:textId="0F12B562" w:rsidR="004F4D78" w:rsidRPr="008E6CE8" w:rsidRDefault="004F4D78" w:rsidP="008E6CE8">
      <w:pPr>
        <w:pStyle w:val="3GPPText"/>
        <w:rPr>
          <w:lang w:val="en-GB"/>
        </w:rPr>
      </w:pPr>
      <w:r w:rsidRPr="008E6CE8">
        <w:rPr>
          <w:lang w:val="en-GB"/>
        </w:rPr>
        <w:t xml:space="preserve">In this contribution, initial discussion on CSI feedback enhancements is provided. In particular, </w:t>
      </w:r>
      <w:r w:rsidR="00F85C2C" w:rsidRPr="008E6CE8">
        <w:rPr>
          <w:lang w:val="en-GB"/>
        </w:rPr>
        <w:t xml:space="preserve">in section </w:t>
      </w:r>
      <w:r w:rsidR="00F85C2C" w:rsidRPr="008E6CE8">
        <w:rPr>
          <w:lang w:val="en-GB"/>
        </w:rPr>
        <w:fldChar w:fldCharType="begin"/>
      </w:r>
      <w:r w:rsidR="00F85C2C" w:rsidRPr="008E6CE8">
        <w:rPr>
          <w:lang w:val="en-GB"/>
        </w:rPr>
        <w:instrText xml:space="preserve"> REF _Ref47274760 \r \h </w:instrText>
      </w:r>
      <w:r w:rsidR="008E6CE8">
        <w:rPr>
          <w:lang w:val="en-GB"/>
        </w:rPr>
        <w:instrText xml:space="preserve"> \* MERGEFORMAT </w:instrText>
      </w:r>
      <w:r w:rsidR="00F85C2C" w:rsidRPr="008E6CE8">
        <w:rPr>
          <w:lang w:val="en-GB"/>
        </w:rPr>
      </w:r>
      <w:r w:rsidR="00F85C2C" w:rsidRPr="008E6CE8">
        <w:rPr>
          <w:lang w:val="en-GB"/>
        </w:rPr>
        <w:fldChar w:fldCharType="separate"/>
      </w:r>
      <w:r w:rsidR="00AD63C9">
        <w:rPr>
          <w:lang w:val="en-GB"/>
        </w:rPr>
        <w:t>2</w:t>
      </w:r>
      <w:r w:rsidR="00F85C2C" w:rsidRPr="008E6CE8">
        <w:rPr>
          <w:lang w:val="en-GB"/>
        </w:rPr>
        <w:fldChar w:fldCharType="end"/>
      </w:r>
      <w:r w:rsidR="00F85C2C" w:rsidRPr="008E6CE8">
        <w:rPr>
          <w:lang w:val="en-GB"/>
        </w:rPr>
        <w:t xml:space="preserve"> evaluation of the MCS setting limiting factors is </w:t>
      </w:r>
      <w:r w:rsidR="00061DA2">
        <w:rPr>
          <w:lang w:val="en-GB"/>
        </w:rPr>
        <w:t>p</w:t>
      </w:r>
      <w:r w:rsidR="00684CC9" w:rsidRPr="008E6CE8">
        <w:rPr>
          <w:lang w:val="en-GB"/>
        </w:rPr>
        <w:t>resented</w:t>
      </w:r>
      <w:r w:rsidR="00F85C2C" w:rsidRPr="008E6CE8">
        <w:rPr>
          <w:lang w:val="en-GB"/>
        </w:rPr>
        <w:t xml:space="preserve">, </w:t>
      </w:r>
      <w:r w:rsidRPr="008E6CE8">
        <w:rPr>
          <w:lang w:val="en-GB"/>
        </w:rPr>
        <w:t xml:space="preserve">section </w:t>
      </w:r>
      <w:r w:rsidR="00061DA2">
        <w:rPr>
          <w:lang w:val="en-GB"/>
        </w:rPr>
        <w:fldChar w:fldCharType="begin"/>
      </w:r>
      <w:r w:rsidR="00061DA2">
        <w:rPr>
          <w:lang w:val="en-GB"/>
        </w:rPr>
        <w:instrText xml:space="preserve"> REF _Ref47736638 \r \h </w:instrText>
      </w:r>
      <w:r w:rsidR="00061DA2">
        <w:rPr>
          <w:lang w:val="en-GB"/>
        </w:rPr>
      </w:r>
      <w:r w:rsidR="00061DA2">
        <w:rPr>
          <w:lang w:val="en-GB"/>
        </w:rPr>
        <w:fldChar w:fldCharType="separate"/>
      </w:r>
      <w:r w:rsidR="00AD63C9">
        <w:rPr>
          <w:lang w:val="en-GB"/>
        </w:rPr>
        <w:t>3.1</w:t>
      </w:r>
      <w:r w:rsidR="00061DA2">
        <w:rPr>
          <w:lang w:val="en-GB"/>
        </w:rPr>
        <w:fldChar w:fldCharType="end"/>
      </w:r>
      <w:r w:rsidRPr="008E6CE8">
        <w:rPr>
          <w:lang w:val="en-GB"/>
        </w:rPr>
        <w:t xml:space="preserve"> presents views on A-CSI on PUCCH, section </w:t>
      </w:r>
      <w:r w:rsidR="00EE7FCD">
        <w:rPr>
          <w:lang w:val="en-GB"/>
        </w:rPr>
        <w:fldChar w:fldCharType="begin"/>
      </w:r>
      <w:r w:rsidR="00EE7FCD">
        <w:rPr>
          <w:lang w:val="en-GB"/>
        </w:rPr>
        <w:instrText xml:space="preserve"> REF _Ref47736655 \r \h </w:instrText>
      </w:r>
      <w:r w:rsidR="00EE7FCD">
        <w:rPr>
          <w:lang w:val="en-GB"/>
        </w:rPr>
      </w:r>
      <w:r w:rsidR="00EE7FCD">
        <w:rPr>
          <w:lang w:val="en-GB"/>
        </w:rPr>
        <w:fldChar w:fldCharType="separate"/>
      </w:r>
      <w:r w:rsidR="00AD63C9">
        <w:rPr>
          <w:lang w:val="en-GB"/>
        </w:rPr>
        <w:t>3.2</w:t>
      </w:r>
      <w:r w:rsidR="00EE7FCD">
        <w:rPr>
          <w:lang w:val="en-GB"/>
        </w:rPr>
        <w:fldChar w:fldCharType="end"/>
      </w:r>
      <w:r w:rsidR="00EE7FCD">
        <w:rPr>
          <w:lang w:val="en-GB"/>
        </w:rPr>
        <w:t xml:space="preserve"> </w:t>
      </w:r>
      <w:r w:rsidRPr="008E6CE8">
        <w:rPr>
          <w:lang w:val="en-GB"/>
        </w:rPr>
        <w:t xml:space="preserve">discusses enhanced CSI feedback </w:t>
      </w:r>
      <w:r w:rsidR="00EE7FCD">
        <w:rPr>
          <w:lang w:val="en-GB"/>
        </w:rPr>
        <w:t>measurements</w:t>
      </w:r>
      <w:r w:rsidRPr="008E6CE8">
        <w:rPr>
          <w:lang w:val="en-GB"/>
        </w:rPr>
        <w:t xml:space="preserve">, and section </w:t>
      </w:r>
      <w:r w:rsidR="00EE7FCD">
        <w:rPr>
          <w:lang w:val="en-GB"/>
        </w:rPr>
        <w:fldChar w:fldCharType="begin"/>
      </w:r>
      <w:r w:rsidR="00EE7FCD">
        <w:rPr>
          <w:lang w:val="en-GB"/>
        </w:rPr>
        <w:instrText xml:space="preserve"> REF _Ref47736689 \r \h </w:instrText>
      </w:r>
      <w:r w:rsidR="00EE7FCD">
        <w:rPr>
          <w:lang w:val="en-GB"/>
        </w:rPr>
      </w:r>
      <w:r w:rsidR="00EE7FCD">
        <w:rPr>
          <w:lang w:val="en-GB"/>
        </w:rPr>
        <w:fldChar w:fldCharType="separate"/>
      </w:r>
      <w:r w:rsidR="00AD63C9">
        <w:rPr>
          <w:lang w:val="en-GB"/>
        </w:rPr>
        <w:t>3.3</w:t>
      </w:r>
      <w:r w:rsidR="00EE7FCD">
        <w:rPr>
          <w:lang w:val="en-GB"/>
        </w:rPr>
        <w:fldChar w:fldCharType="end"/>
      </w:r>
      <w:r w:rsidR="00EE7FCD">
        <w:rPr>
          <w:lang w:val="en-GB"/>
        </w:rPr>
        <w:t xml:space="preserve"> </w:t>
      </w:r>
      <w:r w:rsidR="00BA67F0">
        <w:rPr>
          <w:lang w:val="en-GB"/>
        </w:rPr>
        <w:t>highlights multiplexing enhancements</w:t>
      </w:r>
      <w:r w:rsidRPr="008E6CE8">
        <w:rPr>
          <w:lang w:val="en-GB"/>
        </w:rPr>
        <w:t>.</w:t>
      </w:r>
    </w:p>
    <w:p w14:paraId="375D145B" w14:textId="661B7228" w:rsidR="00B97708" w:rsidRDefault="001D7CFD" w:rsidP="001F5874">
      <w:pPr>
        <w:pStyle w:val="3GPPH1"/>
      </w:pPr>
      <w:bookmarkStart w:id="1" w:name="_Ref47274760"/>
      <w:bookmarkStart w:id="2" w:name="_Ref31644251"/>
      <w:r>
        <w:t>Channel vs Interference Prediction Accuracy</w:t>
      </w:r>
      <w:bookmarkEnd w:id="1"/>
    </w:p>
    <w:p w14:paraId="0C21611B" w14:textId="24EFBD1F" w:rsidR="00DC0213" w:rsidRDefault="00DC0213" w:rsidP="001D7CFD">
      <w:pPr>
        <w:pStyle w:val="3GPPText"/>
        <w:rPr>
          <w:lang w:val="en-GB"/>
        </w:rPr>
      </w:pPr>
      <w:r>
        <w:rPr>
          <w:lang w:val="en-GB"/>
        </w:rPr>
        <w:t xml:space="preserve">It is </w:t>
      </w:r>
      <w:r w:rsidR="00C1756D">
        <w:rPr>
          <w:lang w:val="en-GB"/>
        </w:rPr>
        <w:t xml:space="preserve">worthwhile to check </w:t>
      </w:r>
      <w:r w:rsidR="00834381">
        <w:rPr>
          <w:lang w:val="en-GB"/>
        </w:rPr>
        <w:t xml:space="preserve">the sources </w:t>
      </w:r>
      <w:r w:rsidR="00DD495C">
        <w:rPr>
          <w:lang w:val="en-GB"/>
        </w:rPr>
        <w:t>o</w:t>
      </w:r>
      <w:r w:rsidR="00834381">
        <w:rPr>
          <w:lang w:val="en-GB"/>
        </w:rPr>
        <w:t>f inaccuracy in MCS selection</w:t>
      </w:r>
      <w:r w:rsidR="006408A4">
        <w:rPr>
          <w:lang w:val="en-GB"/>
        </w:rPr>
        <w:t xml:space="preserve"> in typical URLLC scenarios.</w:t>
      </w:r>
      <w:r w:rsidR="00D532F9">
        <w:rPr>
          <w:lang w:val="en-GB"/>
        </w:rPr>
        <w:t xml:space="preserve"> For the analysis, </w:t>
      </w:r>
      <w:r w:rsidR="00761E18">
        <w:rPr>
          <w:lang w:val="en-GB"/>
        </w:rPr>
        <w:t>a factory automation scenario is taken</w:t>
      </w:r>
      <w:r w:rsidR="004B0144">
        <w:rPr>
          <w:lang w:val="en-GB"/>
        </w:rPr>
        <w:t xml:space="preserve"> with key assumptions listed </w:t>
      </w:r>
      <w:r w:rsidR="00571A46">
        <w:rPr>
          <w:lang w:val="en-GB"/>
        </w:rPr>
        <w:t xml:space="preserve">in </w:t>
      </w:r>
      <w:r w:rsidR="00571A46" w:rsidRPr="00E4485C">
        <w:rPr>
          <w:lang w:val="en-GB"/>
        </w:rPr>
        <w:t>Appendix</w:t>
      </w:r>
      <w:r w:rsidR="00571A46">
        <w:rPr>
          <w:lang w:val="en-GB"/>
        </w:rPr>
        <w:t>.</w:t>
      </w:r>
    </w:p>
    <w:p w14:paraId="630356A7" w14:textId="59049BC1" w:rsidR="001F4E7C" w:rsidRDefault="00E738FC" w:rsidP="001D7CFD">
      <w:pPr>
        <w:pStyle w:val="3GPPText"/>
        <w:rPr>
          <w:lang w:val="en-GB"/>
        </w:rPr>
      </w:pPr>
      <w:r>
        <w:rPr>
          <w:lang w:val="en-GB"/>
        </w:rPr>
        <w:t>The analysis is performed by the following methodology:</w:t>
      </w:r>
    </w:p>
    <w:p w14:paraId="695E07D7" w14:textId="06CBED04" w:rsidR="005F2C45" w:rsidRDefault="005F2C45" w:rsidP="00CC0BC5">
      <w:pPr>
        <w:pStyle w:val="3GPPText"/>
        <w:numPr>
          <w:ilvl w:val="0"/>
          <w:numId w:val="27"/>
        </w:numPr>
        <w:rPr>
          <w:lang w:val="en-GB"/>
        </w:rPr>
      </w:pPr>
      <w:r>
        <w:rPr>
          <w:lang w:val="en-GB"/>
        </w:rPr>
        <w:t>A CSI</w:t>
      </w:r>
      <w:r w:rsidR="00D518A5">
        <w:rPr>
          <w:lang w:val="en-GB"/>
        </w:rPr>
        <w:t xml:space="preserve"> information is measured with a given periodicity</w:t>
      </w:r>
      <w:r w:rsidR="00E772A9">
        <w:rPr>
          <w:lang w:val="en-GB"/>
        </w:rPr>
        <w:t>.</w:t>
      </w:r>
      <w:r w:rsidR="006D0FDB">
        <w:rPr>
          <w:lang w:val="en-GB"/>
        </w:rPr>
        <w:t xml:space="preserve"> One</w:t>
      </w:r>
      <w:r w:rsidR="00F7017C">
        <w:rPr>
          <w:lang w:val="en-GB"/>
        </w:rPr>
        <w:t xml:space="preserve"> slot</w:t>
      </w:r>
      <w:r w:rsidR="006D0FDB">
        <w:rPr>
          <w:lang w:val="en-GB"/>
        </w:rPr>
        <w:t xml:space="preserve"> CSI delay is taken </w:t>
      </w:r>
      <w:r w:rsidR="00E15A0D">
        <w:rPr>
          <w:lang w:val="en-GB"/>
        </w:rPr>
        <w:t>to see the upper bound.</w:t>
      </w:r>
    </w:p>
    <w:p w14:paraId="20D82690" w14:textId="008BC0E1" w:rsidR="00E738FC" w:rsidRDefault="00192D0A" w:rsidP="00E738FC">
      <w:pPr>
        <w:pStyle w:val="3GPPText"/>
        <w:numPr>
          <w:ilvl w:val="0"/>
          <w:numId w:val="27"/>
        </w:numPr>
        <w:rPr>
          <w:lang w:val="en-GB"/>
        </w:rPr>
      </w:pPr>
      <w:r>
        <w:rPr>
          <w:lang w:val="en-GB"/>
        </w:rPr>
        <w:t xml:space="preserve">The </w:t>
      </w:r>
      <w:r w:rsidR="00D518A5">
        <w:rPr>
          <w:lang w:val="en-GB"/>
        </w:rPr>
        <w:t>CSI information</w:t>
      </w:r>
      <w:r>
        <w:rPr>
          <w:lang w:val="en-GB"/>
        </w:rPr>
        <w:t xml:space="preserve"> is converted to effective SINR </w:t>
      </w:r>
      <w:r w:rsidR="00521630">
        <w:rPr>
          <w:lang w:val="en-GB"/>
        </w:rPr>
        <w:t>and then to the MCS</w:t>
      </w:r>
      <w:r w:rsidR="00D518A5">
        <w:rPr>
          <w:lang w:val="en-GB"/>
        </w:rPr>
        <w:t xml:space="preserve"> </w:t>
      </w:r>
      <w:r w:rsidR="00521630">
        <w:rPr>
          <w:lang w:val="en-GB"/>
        </w:rPr>
        <w:t xml:space="preserve">of </w:t>
      </w:r>
      <w:r w:rsidR="00D518A5">
        <w:rPr>
          <w:lang w:val="en-GB"/>
        </w:rPr>
        <w:t>a</w:t>
      </w:r>
      <w:r w:rsidR="00521630">
        <w:rPr>
          <w:lang w:val="en-GB"/>
        </w:rPr>
        <w:t xml:space="preserve"> PDSCH</w:t>
      </w:r>
      <w:r w:rsidR="005F2C45">
        <w:rPr>
          <w:lang w:val="en-GB"/>
        </w:rPr>
        <w:t xml:space="preserve"> transmission scheduled</w:t>
      </w:r>
      <w:r w:rsidR="00D518A5">
        <w:rPr>
          <w:lang w:val="en-GB"/>
        </w:rPr>
        <w:t xml:space="preserve"> </w:t>
      </w:r>
      <w:r w:rsidR="00465BA9">
        <w:rPr>
          <w:lang w:val="en-GB"/>
        </w:rPr>
        <w:t>at gNB</w:t>
      </w:r>
      <w:r w:rsidR="00171F5C">
        <w:rPr>
          <w:lang w:val="en-GB"/>
        </w:rPr>
        <w:t xml:space="preserve"> for a given target BLER (1e-5)</w:t>
      </w:r>
    </w:p>
    <w:p w14:paraId="432094DD" w14:textId="58E94069" w:rsidR="00465BA9" w:rsidRDefault="00465BA9" w:rsidP="00E738FC">
      <w:pPr>
        <w:pStyle w:val="3GPPText"/>
        <w:numPr>
          <w:ilvl w:val="0"/>
          <w:numId w:val="27"/>
        </w:numPr>
        <w:rPr>
          <w:lang w:val="en-GB"/>
        </w:rPr>
      </w:pPr>
      <w:r>
        <w:rPr>
          <w:lang w:val="en-GB"/>
        </w:rPr>
        <w:t xml:space="preserve">During the reception of the PDSCH at the UE, the effective SINR </w:t>
      </w:r>
      <w:r w:rsidR="001B27FF">
        <w:rPr>
          <w:lang w:val="en-GB"/>
        </w:rPr>
        <w:t xml:space="preserve">observed in the moment of reception is </w:t>
      </w:r>
      <w:r w:rsidR="00171F5C">
        <w:rPr>
          <w:lang w:val="en-GB"/>
        </w:rPr>
        <w:t xml:space="preserve">also </w:t>
      </w:r>
      <w:r w:rsidR="00D35A70">
        <w:rPr>
          <w:lang w:val="en-GB"/>
        </w:rPr>
        <w:t xml:space="preserve">converted to an </w:t>
      </w:r>
      <w:r w:rsidR="009C1224">
        <w:rPr>
          <w:lang w:val="en-GB"/>
        </w:rPr>
        <w:t xml:space="preserve">“ideal” </w:t>
      </w:r>
      <w:r w:rsidR="00D35A70">
        <w:rPr>
          <w:lang w:val="en-GB"/>
        </w:rPr>
        <w:t>MCS for a given target BLER (</w:t>
      </w:r>
      <w:r w:rsidR="004D5342">
        <w:rPr>
          <w:lang w:val="en-GB"/>
        </w:rPr>
        <w:t>1e-5</w:t>
      </w:r>
      <w:r w:rsidR="00D35A70">
        <w:rPr>
          <w:lang w:val="en-GB"/>
        </w:rPr>
        <w:t>)</w:t>
      </w:r>
    </w:p>
    <w:p w14:paraId="6BE270DB" w14:textId="043D810A" w:rsidR="004D5342" w:rsidRDefault="004D5342" w:rsidP="00E738FC">
      <w:pPr>
        <w:pStyle w:val="3GPPText"/>
        <w:numPr>
          <w:ilvl w:val="0"/>
          <w:numId w:val="27"/>
        </w:numPr>
        <w:rPr>
          <w:lang w:val="en-GB"/>
        </w:rPr>
      </w:pPr>
      <w:r>
        <w:rPr>
          <w:lang w:val="en-GB"/>
        </w:rPr>
        <w:t>The scheduled MCS is compared to the “ideal” MCS</w:t>
      </w:r>
    </w:p>
    <w:p w14:paraId="1DEF9387" w14:textId="3F2FBE75" w:rsidR="00FA3A41" w:rsidRDefault="003B79A3" w:rsidP="001D7CFD">
      <w:pPr>
        <w:pStyle w:val="3GPPText"/>
        <w:rPr>
          <w:lang w:val="en-GB"/>
        </w:rPr>
      </w:pPr>
      <w:r>
        <w:rPr>
          <w:lang w:val="en-GB"/>
        </w:rPr>
        <w:t xml:space="preserve">Furthermore, the following </w:t>
      </w:r>
      <w:r w:rsidR="00AE0173">
        <w:rPr>
          <w:lang w:val="en-GB"/>
        </w:rPr>
        <w:t>cases were compared:</w:t>
      </w:r>
    </w:p>
    <w:p w14:paraId="25AA7648" w14:textId="23F0CEAE" w:rsidR="00AE0173" w:rsidRDefault="00AE0173" w:rsidP="00AE0173">
      <w:pPr>
        <w:pStyle w:val="3GPPText"/>
        <w:numPr>
          <w:ilvl w:val="0"/>
          <w:numId w:val="28"/>
        </w:numPr>
        <w:rPr>
          <w:lang w:val="en-GB"/>
        </w:rPr>
      </w:pPr>
      <w:r>
        <w:rPr>
          <w:lang w:val="en-GB"/>
        </w:rPr>
        <w:t>Full-buffer traffic</w:t>
      </w:r>
      <w:r w:rsidR="00685A4F">
        <w:rPr>
          <w:lang w:val="en-GB"/>
        </w:rPr>
        <w:t xml:space="preserve">. The interference </w:t>
      </w:r>
      <w:r w:rsidR="00AC3491">
        <w:rPr>
          <w:lang w:val="en-GB"/>
        </w:rPr>
        <w:t xml:space="preserve">in this case is more stable since in every moment </w:t>
      </w:r>
      <w:r w:rsidR="00EE65FC">
        <w:rPr>
          <w:lang w:val="en-GB"/>
        </w:rPr>
        <w:t xml:space="preserve">every TRP is transmitting, although may </w:t>
      </w:r>
      <w:r w:rsidR="00EE5654">
        <w:rPr>
          <w:lang w:val="en-GB"/>
        </w:rPr>
        <w:t>beamform to different users.</w:t>
      </w:r>
    </w:p>
    <w:p w14:paraId="68002B3E" w14:textId="0EB21E24" w:rsidR="00AE0173" w:rsidRDefault="00AE0173" w:rsidP="00AE0173">
      <w:pPr>
        <w:pStyle w:val="3GPPText"/>
        <w:numPr>
          <w:ilvl w:val="0"/>
          <w:numId w:val="28"/>
        </w:numPr>
        <w:rPr>
          <w:lang w:val="en-GB"/>
        </w:rPr>
      </w:pPr>
      <w:r>
        <w:rPr>
          <w:lang w:val="en-GB"/>
        </w:rPr>
        <w:t>TSN/bursty traffic</w:t>
      </w:r>
      <w:r w:rsidR="00EE5654">
        <w:rPr>
          <w:lang w:val="en-GB"/>
        </w:rPr>
        <w:t xml:space="preserve">. The interference in this case may be very </w:t>
      </w:r>
      <w:r w:rsidR="002219B0">
        <w:rPr>
          <w:lang w:val="en-GB"/>
        </w:rPr>
        <w:t xml:space="preserve">unstable/bursty. </w:t>
      </w:r>
      <w:r w:rsidR="009C538C">
        <w:rPr>
          <w:lang w:val="en-GB"/>
        </w:rPr>
        <w:t>In particular</w:t>
      </w:r>
      <w:r w:rsidR="005356F4">
        <w:rPr>
          <w:lang w:val="en-GB"/>
        </w:rPr>
        <w:t xml:space="preserve">, the TSN traffic may be usually characterized by </w:t>
      </w:r>
      <w:r w:rsidR="00CD69DC">
        <w:rPr>
          <w:lang w:val="en-GB"/>
        </w:rPr>
        <w:t xml:space="preserve">short </w:t>
      </w:r>
      <w:r w:rsidR="005356F4">
        <w:rPr>
          <w:lang w:val="en-GB"/>
        </w:rPr>
        <w:t>single-shot transmissions</w:t>
      </w:r>
      <w:r w:rsidR="00CD69DC">
        <w:rPr>
          <w:lang w:val="en-GB"/>
        </w:rPr>
        <w:t>, thus</w:t>
      </w:r>
      <w:r w:rsidR="00322132">
        <w:rPr>
          <w:lang w:val="en-GB"/>
        </w:rPr>
        <w:t xml:space="preserve"> making the interference</w:t>
      </w:r>
      <w:r w:rsidR="005514C4">
        <w:rPr>
          <w:lang w:val="en-GB"/>
        </w:rPr>
        <w:t xml:space="preserve"> uncorrelated in time if no coordination or persistency exist.</w:t>
      </w:r>
    </w:p>
    <w:p w14:paraId="75C6E9FB" w14:textId="29B99AD1" w:rsidR="005514C4" w:rsidRDefault="005514C4" w:rsidP="005514C4">
      <w:pPr>
        <w:pStyle w:val="3GPPText"/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F32981" w14:paraId="4A34A147" w14:textId="77777777" w:rsidTr="00AF1C0E">
        <w:tc>
          <w:tcPr>
            <w:tcW w:w="4815" w:type="dxa"/>
          </w:tcPr>
          <w:p w14:paraId="20FF9726" w14:textId="265CB444" w:rsidR="00F32981" w:rsidRDefault="00C97510" w:rsidP="00A40FC8">
            <w:pPr>
              <w:pStyle w:val="3GPPText"/>
              <w:jc w:val="center"/>
              <w:rPr>
                <w:lang w:val="en-GB"/>
              </w:rPr>
            </w:pPr>
            <w:r w:rsidRPr="00C97510">
              <w:rPr>
                <w:noProof/>
                <w:lang w:val="en-GB"/>
              </w:rPr>
              <w:lastRenderedPageBreak/>
              <w:drawing>
                <wp:inline distT="0" distB="0" distL="0" distR="0" wp14:anchorId="5F6E84AB" wp14:editId="46699F54">
                  <wp:extent cx="2879771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771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1EF66" w14:textId="2EDEFE8B" w:rsidR="00D003C2" w:rsidRDefault="00AD6A64" w:rsidP="00A40FC8">
            <w:pPr>
              <w:pStyle w:val="3GPPText"/>
              <w:jc w:val="center"/>
              <w:rPr>
                <w:lang w:val="en-GB"/>
              </w:rPr>
            </w:pPr>
            <w:r>
              <w:rPr>
                <w:lang w:val="en-GB"/>
              </w:rPr>
              <w:t>Full-buffer interference</w:t>
            </w:r>
          </w:p>
        </w:tc>
        <w:tc>
          <w:tcPr>
            <w:tcW w:w="4816" w:type="dxa"/>
          </w:tcPr>
          <w:p w14:paraId="0340F147" w14:textId="77777777" w:rsidR="00ED6250" w:rsidRDefault="00ED6250" w:rsidP="005702EC">
            <w:pPr>
              <w:pStyle w:val="3GPPText"/>
              <w:jc w:val="center"/>
              <w:rPr>
                <w:lang w:val="en-GB"/>
              </w:rPr>
            </w:pPr>
            <w:r w:rsidRPr="00ED6250">
              <w:rPr>
                <w:noProof/>
                <w:lang w:val="en-GB"/>
              </w:rPr>
              <w:drawing>
                <wp:inline distT="0" distB="0" distL="0" distR="0" wp14:anchorId="2D6EEB21" wp14:editId="31E2FEA4">
                  <wp:extent cx="2879771" cy="2160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771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9F764" w14:textId="1392D6A3" w:rsidR="00EF276B" w:rsidRDefault="00ED6250" w:rsidP="005702EC">
            <w:pPr>
              <w:pStyle w:val="3GPPText"/>
              <w:jc w:val="center"/>
              <w:rPr>
                <w:lang w:val="en-GB"/>
              </w:rPr>
            </w:pPr>
            <w:r>
              <w:rPr>
                <w:lang w:val="en-GB"/>
              </w:rPr>
              <w:t>Bursty interference</w:t>
            </w:r>
          </w:p>
        </w:tc>
      </w:tr>
    </w:tbl>
    <w:p w14:paraId="02F6F5D7" w14:textId="53BE7060" w:rsidR="00725364" w:rsidRDefault="00E15A0D" w:rsidP="007A6E61">
      <w:pPr>
        <w:pStyle w:val="Caption"/>
        <w:jc w:val="center"/>
      </w:pPr>
      <w:bookmarkStart w:id="3" w:name="_Ref477408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3C9">
        <w:rPr>
          <w:noProof/>
        </w:rPr>
        <w:t>1</w:t>
      </w:r>
      <w:r>
        <w:fldChar w:fldCharType="end"/>
      </w:r>
      <w:bookmarkEnd w:id="3"/>
      <w:r w:rsidR="007A6E61">
        <w:t>. MCS error distribution for full-buffer interference and bursty interference</w:t>
      </w:r>
    </w:p>
    <w:p w14:paraId="43F09EA1" w14:textId="77777777" w:rsidR="005E11C9" w:rsidRDefault="005E11C9" w:rsidP="001D7CFD">
      <w:pPr>
        <w:pStyle w:val="3GPPText"/>
        <w:rPr>
          <w:lang w:val="en-GB"/>
        </w:rPr>
      </w:pPr>
    </w:p>
    <w:p w14:paraId="08F9D7E1" w14:textId="7D72B774" w:rsidR="007A6E61" w:rsidRDefault="00F83B3A" w:rsidP="001D7CFD">
      <w:pPr>
        <w:pStyle w:val="3GPPText"/>
        <w:rPr>
          <w:lang w:val="en-GB"/>
        </w:rPr>
      </w:pPr>
      <w:r w:rsidRPr="00F83B3A">
        <w:rPr>
          <w:lang w:val="en-GB"/>
        </w:rPr>
        <w:t>As it</w:t>
      </w:r>
      <w:r>
        <w:rPr>
          <w:lang w:val="en-GB"/>
        </w:rPr>
        <w:t xml:space="preserve"> can be seen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_Ref47740803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D63C9">
        <w:t xml:space="preserve">Figure </w:t>
      </w:r>
      <w:r w:rsidR="00AD63C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4D5AFA">
        <w:rPr>
          <w:lang w:val="en-GB"/>
        </w:rPr>
        <w:t xml:space="preserve">although the fastest CSI measurement is modelled, due to bursty interference assumption the MCS mismatch </w:t>
      </w:r>
      <w:r w:rsidR="00425B23">
        <w:rPr>
          <w:lang w:val="en-GB"/>
        </w:rPr>
        <w:t>has long tails, where the negative tail is considered very dangerous for URLLC scenarios since is expected to lead to the same level of reception errors.</w:t>
      </w:r>
    </w:p>
    <w:p w14:paraId="4549A0B5" w14:textId="77777777" w:rsidR="00425B23" w:rsidRPr="00F83B3A" w:rsidRDefault="00425B23" w:rsidP="001D7CFD">
      <w:pPr>
        <w:pStyle w:val="3GPPText"/>
        <w:rPr>
          <w:lang w:val="en-GB"/>
        </w:rPr>
      </w:pPr>
    </w:p>
    <w:p w14:paraId="158008C0" w14:textId="543ED18C" w:rsidR="001D7CFD" w:rsidRPr="00B44FAC" w:rsidRDefault="00BD1B7E" w:rsidP="001D7CFD">
      <w:pPr>
        <w:pStyle w:val="3GPPText"/>
        <w:rPr>
          <w:b/>
          <w:bCs/>
          <w:lang w:val="en-GB"/>
        </w:rPr>
      </w:pPr>
      <w:r w:rsidRPr="00B44FAC">
        <w:rPr>
          <w:b/>
          <w:bCs/>
          <w:lang w:val="en-GB"/>
        </w:rPr>
        <w:t>Observation</w:t>
      </w:r>
      <w:r w:rsidR="00B44FAC" w:rsidRPr="00B44FAC">
        <w:rPr>
          <w:b/>
          <w:bCs/>
          <w:lang w:val="en-GB"/>
        </w:rPr>
        <w:t xml:space="preserve"> 1</w:t>
      </w:r>
    </w:p>
    <w:p w14:paraId="3A277E2C" w14:textId="6BF5E2D0" w:rsidR="00BD1B7E" w:rsidRPr="005B346E" w:rsidRDefault="00BD1B7E" w:rsidP="001F4E7C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5B346E">
        <w:rPr>
          <w:i/>
          <w:iCs/>
          <w:lang w:val="en-GB"/>
        </w:rPr>
        <w:t>In non-full buffer traffic scenarios with bursty interference (</w:t>
      </w:r>
      <w:r w:rsidR="001D1E9D" w:rsidRPr="005B346E">
        <w:rPr>
          <w:i/>
          <w:iCs/>
          <w:lang w:val="en-GB"/>
        </w:rPr>
        <w:t xml:space="preserve">low </w:t>
      </w:r>
      <w:r w:rsidR="009E0B75" w:rsidRPr="005B346E">
        <w:rPr>
          <w:i/>
          <w:iCs/>
          <w:lang w:val="en-GB"/>
        </w:rPr>
        <w:t>interference</w:t>
      </w:r>
      <w:r w:rsidR="001D1E9D" w:rsidRPr="005B346E">
        <w:rPr>
          <w:i/>
          <w:iCs/>
          <w:lang w:val="en-GB"/>
        </w:rPr>
        <w:t xml:space="preserve"> correlation in time</w:t>
      </w:r>
      <w:r w:rsidRPr="005B346E">
        <w:rPr>
          <w:i/>
          <w:iCs/>
          <w:lang w:val="en-GB"/>
        </w:rPr>
        <w:t>)</w:t>
      </w:r>
      <w:r w:rsidR="001D1E9D" w:rsidRPr="005B346E">
        <w:rPr>
          <w:i/>
          <w:iCs/>
          <w:lang w:val="en-GB"/>
        </w:rPr>
        <w:t xml:space="preserve">, the MCS accuracy setting is limited by </w:t>
      </w:r>
      <w:r w:rsidR="00FC58C1" w:rsidRPr="005B346E">
        <w:rPr>
          <w:i/>
          <w:iCs/>
          <w:lang w:val="en-GB"/>
        </w:rPr>
        <w:t>interference prediction accuracy</w:t>
      </w:r>
    </w:p>
    <w:p w14:paraId="6161F53A" w14:textId="78FC91BA" w:rsidR="00FC58C1" w:rsidRDefault="00FC58C1" w:rsidP="001F4E7C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5B346E">
        <w:rPr>
          <w:i/>
          <w:iCs/>
          <w:lang w:val="en-GB"/>
        </w:rPr>
        <w:t xml:space="preserve">The interference prediction accuracy in bursty interference </w:t>
      </w:r>
      <w:r w:rsidR="00C05384" w:rsidRPr="005B346E">
        <w:rPr>
          <w:i/>
          <w:iCs/>
          <w:lang w:val="en-GB"/>
        </w:rPr>
        <w:t>scenarios</w:t>
      </w:r>
      <w:r w:rsidR="00B141DB" w:rsidRPr="005B346E">
        <w:rPr>
          <w:i/>
          <w:iCs/>
          <w:lang w:val="en-GB"/>
        </w:rPr>
        <w:t xml:space="preserve"> </w:t>
      </w:r>
      <w:r w:rsidR="001F4E7C" w:rsidRPr="005B346E">
        <w:rPr>
          <w:i/>
          <w:iCs/>
          <w:lang w:val="en-GB"/>
        </w:rPr>
        <w:t>could not be compensated by faster CSI report</w:t>
      </w:r>
    </w:p>
    <w:p w14:paraId="0C6F721A" w14:textId="2A7907B8" w:rsidR="00F32981" w:rsidRDefault="00F32981" w:rsidP="00F32981">
      <w:pPr>
        <w:pStyle w:val="3GPPText"/>
        <w:rPr>
          <w:i/>
          <w:iCs/>
          <w:lang w:val="en-GB"/>
        </w:rPr>
      </w:pPr>
    </w:p>
    <w:p w14:paraId="0029E122" w14:textId="249EE9E2" w:rsidR="00F32981" w:rsidRDefault="00F32981" w:rsidP="00F32981">
      <w:pPr>
        <w:pStyle w:val="3GPPText"/>
        <w:rPr>
          <w:lang w:val="en-GB"/>
        </w:rPr>
      </w:pPr>
      <w:r>
        <w:rPr>
          <w:lang w:val="en-GB"/>
        </w:rPr>
        <w:t xml:space="preserve">Given the above observation, it is </w:t>
      </w:r>
      <w:r w:rsidR="002B27BC">
        <w:rPr>
          <w:lang w:val="en-GB"/>
        </w:rPr>
        <w:t>natural to look more into the enhancements allowing for more accurate interference prediction rather than faster CSI reporting.</w:t>
      </w:r>
      <w:r w:rsidR="0096698E">
        <w:rPr>
          <w:lang w:val="en-GB"/>
        </w:rPr>
        <w:t xml:space="preserve"> It should be noted, that multi-TRP schemes with coordination can already handle the interference prediction accuracy to </w:t>
      </w:r>
      <w:r w:rsidR="00401BA5">
        <w:rPr>
          <w:lang w:val="en-GB"/>
        </w:rPr>
        <w:t xml:space="preserve">a </w:t>
      </w:r>
      <w:r w:rsidR="0096698E">
        <w:rPr>
          <w:lang w:val="en-GB"/>
        </w:rPr>
        <w:t>good extent.</w:t>
      </w:r>
      <w:r w:rsidR="00292A47">
        <w:rPr>
          <w:lang w:val="en-GB"/>
        </w:rPr>
        <w:t xml:space="preserve"> However, in our understanding Rel.17 URLLC/IIoT should not base the design and analysis assuming multi-TRP </w:t>
      </w:r>
      <w:r w:rsidR="00326165">
        <w:rPr>
          <w:lang w:val="en-GB"/>
        </w:rPr>
        <w:t xml:space="preserve">deployments since there is a separate parallel work on MIMO enhancements in Rel.17 which usually takes care of </w:t>
      </w:r>
      <w:r w:rsidR="002C43B8">
        <w:rPr>
          <w:lang w:val="en-GB"/>
        </w:rPr>
        <w:t>such scenarios.</w:t>
      </w:r>
    </w:p>
    <w:p w14:paraId="22E9CE9A" w14:textId="7EA7A164" w:rsidR="002C43B8" w:rsidRDefault="002C43B8" w:rsidP="00F32981">
      <w:pPr>
        <w:pStyle w:val="3GPPText"/>
        <w:rPr>
          <w:lang w:val="en-GB"/>
        </w:rPr>
      </w:pPr>
    </w:p>
    <w:p w14:paraId="7FE7630C" w14:textId="2B6B92C9" w:rsidR="002C43B8" w:rsidRPr="00D23673" w:rsidRDefault="002C43B8" w:rsidP="00F32981">
      <w:pPr>
        <w:pStyle w:val="3GPPText"/>
        <w:rPr>
          <w:b/>
          <w:bCs/>
          <w:lang w:val="en-GB"/>
        </w:rPr>
      </w:pPr>
      <w:r w:rsidRPr="00D23673">
        <w:rPr>
          <w:b/>
          <w:bCs/>
          <w:lang w:val="en-GB"/>
        </w:rPr>
        <w:t>Observation 2</w:t>
      </w:r>
    </w:p>
    <w:p w14:paraId="58EAF179" w14:textId="5823DB6B" w:rsidR="002C43B8" w:rsidRPr="00D23673" w:rsidRDefault="00BF596C" w:rsidP="00D23673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D23673">
        <w:rPr>
          <w:i/>
          <w:iCs/>
          <w:lang w:val="en-GB"/>
        </w:rPr>
        <w:t>Rel.17 URLLC/IIoT work on CSI enhancement</w:t>
      </w:r>
      <w:r w:rsidR="002C43B8" w:rsidRPr="00D23673">
        <w:rPr>
          <w:i/>
          <w:iCs/>
          <w:lang w:val="en-GB"/>
        </w:rPr>
        <w:t xml:space="preserve"> </w:t>
      </w:r>
      <w:r w:rsidRPr="00D23673">
        <w:rPr>
          <w:i/>
          <w:iCs/>
          <w:lang w:val="en-GB"/>
        </w:rPr>
        <w:t xml:space="preserve">should prioritize analysis and design of </w:t>
      </w:r>
      <w:r w:rsidR="0007725B" w:rsidRPr="00D23673">
        <w:rPr>
          <w:i/>
          <w:iCs/>
          <w:lang w:val="en-GB"/>
        </w:rPr>
        <w:t>more accurate</w:t>
      </w:r>
      <w:r w:rsidR="007519E0">
        <w:rPr>
          <w:i/>
          <w:iCs/>
          <w:lang w:val="en-GB"/>
        </w:rPr>
        <w:t xml:space="preserve"> </w:t>
      </w:r>
      <w:r w:rsidR="00720907">
        <w:rPr>
          <w:i/>
          <w:iCs/>
          <w:lang w:val="en-GB"/>
        </w:rPr>
        <w:t>and/</w:t>
      </w:r>
      <w:r w:rsidR="007519E0">
        <w:rPr>
          <w:i/>
          <w:iCs/>
          <w:lang w:val="en-GB"/>
        </w:rPr>
        <w:t>or more conservative interference prediction rather than faster CSI reporting</w:t>
      </w:r>
    </w:p>
    <w:p w14:paraId="2EB54C8B" w14:textId="77777777" w:rsidR="002C43B8" w:rsidRPr="00F32981" w:rsidRDefault="002C43B8" w:rsidP="00F32981">
      <w:pPr>
        <w:pStyle w:val="3GPPText"/>
        <w:rPr>
          <w:lang w:val="en-GB"/>
        </w:rPr>
      </w:pPr>
    </w:p>
    <w:p w14:paraId="1D523E04" w14:textId="193C8AC8" w:rsidR="003D2FD6" w:rsidRDefault="003D2FD6" w:rsidP="001F5874">
      <w:pPr>
        <w:pStyle w:val="3GPPH1"/>
      </w:pPr>
      <w:r>
        <w:t>Discussion on Potential Enhancements</w:t>
      </w:r>
    </w:p>
    <w:p w14:paraId="42A4CD15" w14:textId="19269FF9" w:rsidR="00824EE3" w:rsidRPr="00824EE3" w:rsidRDefault="00824EE3" w:rsidP="00824EE3">
      <w:pPr>
        <w:pStyle w:val="3GPPText"/>
        <w:rPr>
          <w:lang w:val="en-GB"/>
        </w:rPr>
      </w:pPr>
      <w:r>
        <w:rPr>
          <w:lang w:val="en-GB"/>
        </w:rPr>
        <w:t xml:space="preserve">In this section, the potential enhancements for Rel.17 URLLC/IIoT </w:t>
      </w:r>
      <w:r w:rsidR="00476490">
        <w:rPr>
          <w:lang w:val="en-GB"/>
        </w:rPr>
        <w:t>work on CSI for better MCS selection are presented. Some of the enhancements are leftovers from Rel.16 discussions</w:t>
      </w:r>
      <w:r w:rsidR="00591043">
        <w:rPr>
          <w:lang w:val="en-GB"/>
        </w:rPr>
        <w:t>, and some are newly identified.</w:t>
      </w:r>
    </w:p>
    <w:p w14:paraId="3977D331" w14:textId="1BFC6E4C" w:rsidR="00171ABE" w:rsidRDefault="007C571F" w:rsidP="003D2FD6">
      <w:pPr>
        <w:pStyle w:val="Heading2"/>
      </w:pPr>
      <w:bookmarkStart w:id="4" w:name="_Ref47736638"/>
      <w:bookmarkEnd w:id="2"/>
      <w:r>
        <w:t xml:space="preserve">Faster and/or more efficient CSI report </w:t>
      </w:r>
      <w:r w:rsidR="0044047F">
        <w:t>delivery</w:t>
      </w:r>
      <w:bookmarkEnd w:id="4"/>
    </w:p>
    <w:p w14:paraId="134BA6A0" w14:textId="053ED710" w:rsidR="0044047F" w:rsidRPr="0044047F" w:rsidRDefault="0044047F" w:rsidP="00A0145E">
      <w:pPr>
        <w:pStyle w:val="3GPPText"/>
        <w:rPr>
          <w:b/>
          <w:bCs/>
          <w:u w:val="single"/>
          <w:lang w:val="en-GB"/>
        </w:rPr>
      </w:pPr>
      <w:r w:rsidRPr="0044047F">
        <w:rPr>
          <w:b/>
          <w:bCs/>
          <w:u w:val="single"/>
          <w:lang w:val="en-GB"/>
        </w:rPr>
        <w:t>A-CSI on PUCCH</w:t>
      </w:r>
    </w:p>
    <w:p w14:paraId="2DED78DE" w14:textId="42AAD988" w:rsidR="001842AF" w:rsidRPr="00A51F7D" w:rsidRDefault="00A3759A" w:rsidP="00A0145E">
      <w:pPr>
        <w:pStyle w:val="3GPPText"/>
        <w:rPr>
          <w:lang w:val="en-GB"/>
        </w:rPr>
      </w:pPr>
      <w:r w:rsidRPr="00A51F7D">
        <w:rPr>
          <w:lang w:val="en-GB"/>
        </w:rPr>
        <w:t xml:space="preserve">In Rel.16, the most attention </w:t>
      </w:r>
      <w:r w:rsidR="00A11B4C" w:rsidRPr="00A51F7D">
        <w:rPr>
          <w:lang w:val="en-GB"/>
        </w:rPr>
        <w:t xml:space="preserve">for enhancing </w:t>
      </w:r>
      <w:r w:rsidR="00D010F7" w:rsidRPr="00A51F7D">
        <w:rPr>
          <w:lang w:val="en-GB"/>
        </w:rPr>
        <w:t xml:space="preserve">CSI </w:t>
      </w:r>
      <w:r w:rsidRPr="00A51F7D">
        <w:rPr>
          <w:lang w:val="en-GB"/>
        </w:rPr>
        <w:t>was brought by aperiodic CSI reporting on PUCCH triggered by DL scheduling DCI</w:t>
      </w:r>
      <w:r w:rsidR="00765BFA" w:rsidRPr="00A51F7D">
        <w:rPr>
          <w:lang w:val="en-GB"/>
        </w:rPr>
        <w:t xml:space="preserve"> or by a group-common DCI</w:t>
      </w:r>
      <w:r w:rsidRPr="00A51F7D">
        <w:rPr>
          <w:lang w:val="en-GB"/>
        </w:rPr>
        <w:t>.</w:t>
      </w:r>
      <w:r w:rsidR="001842AF" w:rsidRPr="00A51F7D">
        <w:rPr>
          <w:lang w:val="en-GB"/>
        </w:rPr>
        <w:t xml:space="preserve"> As a background, current procedure for CSI reporting can be outlined as follows:</w:t>
      </w:r>
    </w:p>
    <w:p w14:paraId="7D89F3B9" w14:textId="77777777" w:rsidR="00A51F7D" w:rsidRDefault="001842AF" w:rsidP="00A51F7D">
      <w:pPr>
        <w:pStyle w:val="3GPPText"/>
        <w:numPr>
          <w:ilvl w:val="0"/>
          <w:numId w:val="28"/>
        </w:numPr>
        <w:rPr>
          <w:lang w:val="en-GB"/>
        </w:rPr>
      </w:pPr>
      <w:r w:rsidRPr="00A51F7D">
        <w:rPr>
          <w:lang w:val="en-GB"/>
        </w:rPr>
        <w:lastRenderedPageBreak/>
        <w:t>Periodic CSI</w:t>
      </w:r>
      <w:r w:rsidR="00BF5F3A" w:rsidRPr="00A51F7D">
        <w:rPr>
          <w:lang w:val="en-GB"/>
        </w:rPr>
        <w:t xml:space="preserve"> on PUCCH/PUSCH</w:t>
      </w:r>
    </w:p>
    <w:p w14:paraId="48B85321" w14:textId="77777777" w:rsidR="00A51F7D" w:rsidRDefault="00BF5F3A" w:rsidP="00A51F7D">
      <w:pPr>
        <w:pStyle w:val="3GPPText"/>
        <w:numPr>
          <w:ilvl w:val="1"/>
          <w:numId w:val="28"/>
        </w:numPr>
        <w:rPr>
          <w:lang w:val="en-GB"/>
        </w:rPr>
      </w:pPr>
      <w:r w:rsidRPr="00A51F7D">
        <w:rPr>
          <w:lang w:val="en-GB"/>
        </w:rPr>
        <w:t xml:space="preserve">The main </w:t>
      </w:r>
      <w:r w:rsidR="00B34675" w:rsidRPr="00A51F7D">
        <w:rPr>
          <w:lang w:val="en-GB"/>
        </w:rPr>
        <w:t>purpose</w:t>
      </w:r>
      <w:r w:rsidRPr="00A51F7D">
        <w:rPr>
          <w:lang w:val="en-GB"/>
        </w:rPr>
        <w:t xml:space="preserve"> is to maintain the necessary channel quality information</w:t>
      </w:r>
      <w:r w:rsidR="008773B4" w:rsidRPr="00A51F7D">
        <w:rPr>
          <w:lang w:val="en-GB"/>
        </w:rPr>
        <w:t xml:space="preserve"> for </w:t>
      </w:r>
      <w:r w:rsidR="00C0140C" w:rsidRPr="00A51F7D">
        <w:rPr>
          <w:lang w:val="en-GB"/>
        </w:rPr>
        <w:t>connection support. In that sense, the functionality supported by periodic CSI is a subset of that offered by aperiodic CSI</w:t>
      </w:r>
      <w:r w:rsidR="007730FE" w:rsidRPr="00A51F7D">
        <w:rPr>
          <w:lang w:val="en-GB"/>
        </w:rPr>
        <w:t xml:space="preserve">, e.g. </w:t>
      </w:r>
      <w:r w:rsidR="00B823D7" w:rsidRPr="00A51F7D">
        <w:rPr>
          <w:lang w:val="en-GB"/>
        </w:rPr>
        <w:t xml:space="preserve">WB only, </w:t>
      </w:r>
      <w:r w:rsidR="007730FE" w:rsidRPr="00A51F7D">
        <w:rPr>
          <w:lang w:val="en-GB"/>
        </w:rPr>
        <w:t xml:space="preserve">limited number of ports, Type 1 codebook only, etc. </w:t>
      </w:r>
      <w:r w:rsidR="009A3132" w:rsidRPr="00A51F7D">
        <w:rPr>
          <w:lang w:val="en-GB"/>
        </w:rPr>
        <w:t xml:space="preserve">The limited </w:t>
      </w:r>
      <w:r w:rsidR="00B85B5F" w:rsidRPr="00A51F7D">
        <w:rPr>
          <w:lang w:val="en-GB"/>
        </w:rPr>
        <w:t>functionality</w:t>
      </w:r>
      <w:r w:rsidR="009A3132" w:rsidRPr="00A51F7D">
        <w:rPr>
          <w:lang w:val="en-GB"/>
        </w:rPr>
        <w:t xml:space="preserve"> also produces less signalling overhead that could fit to relatively small payload of PUCCH formats.</w:t>
      </w:r>
    </w:p>
    <w:p w14:paraId="19013F4A" w14:textId="77777777" w:rsidR="0057321B" w:rsidRDefault="00BF5F3A" w:rsidP="00A51F7D">
      <w:pPr>
        <w:pStyle w:val="3GPPText"/>
        <w:numPr>
          <w:ilvl w:val="0"/>
          <w:numId w:val="28"/>
        </w:numPr>
        <w:rPr>
          <w:lang w:val="en-GB"/>
        </w:rPr>
      </w:pPr>
      <w:r w:rsidRPr="00A51F7D">
        <w:rPr>
          <w:lang w:val="en-GB"/>
        </w:rPr>
        <w:t>Aperiodic CSI on PUSCH</w:t>
      </w:r>
    </w:p>
    <w:p w14:paraId="1705FA57" w14:textId="40863F5F" w:rsidR="009A3132" w:rsidRDefault="007E521F" w:rsidP="0057321B">
      <w:pPr>
        <w:pStyle w:val="3GPPText"/>
        <w:numPr>
          <w:ilvl w:val="1"/>
          <w:numId w:val="28"/>
        </w:numPr>
        <w:rPr>
          <w:lang w:val="en-GB"/>
        </w:rPr>
      </w:pPr>
      <w:r w:rsidRPr="0057321B">
        <w:rPr>
          <w:lang w:val="en-GB"/>
        </w:rPr>
        <w:t xml:space="preserve">The main purpose is to obtain channel quality for </w:t>
      </w:r>
      <w:r w:rsidR="00B34675" w:rsidRPr="0057321B">
        <w:rPr>
          <w:lang w:val="en-GB"/>
        </w:rPr>
        <w:t>data scheduling with high accuracy</w:t>
      </w:r>
      <w:r w:rsidR="001A2E8E" w:rsidRPr="0057321B">
        <w:rPr>
          <w:lang w:val="en-GB"/>
        </w:rPr>
        <w:t xml:space="preserve"> and spectrum efficiency</w:t>
      </w:r>
      <w:r w:rsidR="00445143" w:rsidRPr="0057321B">
        <w:rPr>
          <w:lang w:val="en-GB"/>
        </w:rPr>
        <w:t xml:space="preserve">. </w:t>
      </w:r>
      <w:r w:rsidR="00F150D1" w:rsidRPr="0057321B">
        <w:rPr>
          <w:lang w:val="en-GB"/>
        </w:rPr>
        <w:t xml:space="preserve">It supports both SB and WB, </w:t>
      </w:r>
      <w:r w:rsidR="00C73CC7" w:rsidRPr="0057321B">
        <w:rPr>
          <w:lang w:val="en-GB"/>
        </w:rPr>
        <w:t xml:space="preserve">much larger </w:t>
      </w:r>
      <w:r w:rsidR="00F150D1" w:rsidRPr="0057321B">
        <w:rPr>
          <w:lang w:val="en-GB"/>
        </w:rPr>
        <w:t xml:space="preserve">number of ports </w:t>
      </w:r>
      <w:r w:rsidR="00C73CC7" w:rsidRPr="0057321B">
        <w:rPr>
          <w:lang w:val="en-GB"/>
        </w:rPr>
        <w:t>than in the periodic case, Type 2 codebook</w:t>
      </w:r>
      <w:r w:rsidR="00F150D1" w:rsidRPr="0057321B">
        <w:rPr>
          <w:lang w:val="en-GB"/>
        </w:rPr>
        <w:t>, etc. The</w:t>
      </w:r>
      <w:r w:rsidR="0041675F" w:rsidRPr="0057321B">
        <w:rPr>
          <w:lang w:val="en-GB"/>
        </w:rPr>
        <w:t xml:space="preserve"> </w:t>
      </w:r>
      <w:r w:rsidR="00EB1021" w:rsidRPr="0057321B">
        <w:rPr>
          <w:lang w:val="en-GB"/>
        </w:rPr>
        <w:t>resulting payload could not fit well to a PUCCH format thus</w:t>
      </w:r>
      <w:r w:rsidR="00310FE7" w:rsidRPr="0057321B">
        <w:rPr>
          <w:lang w:val="en-GB"/>
        </w:rPr>
        <w:t xml:space="preserve"> is transmitted on PUSCH similar to UCI piggybacking.</w:t>
      </w:r>
    </w:p>
    <w:p w14:paraId="426D08DB" w14:textId="77777777" w:rsidR="00E60D5A" w:rsidRDefault="00E60D5A" w:rsidP="00E60D5A">
      <w:pPr>
        <w:pStyle w:val="3GPPText"/>
        <w:numPr>
          <w:ilvl w:val="0"/>
          <w:numId w:val="28"/>
        </w:numPr>
        <w:rPr>
          <w:lang w:val="en-GB"/>
        </w:rPr>
      </w:pPr>
      <w:r w:rsidRPr="00A51F7D">
        <w:rPr>
          <w:lang w:val="en-GB"/>
        </w:rPr>
        <w:t>Semi-persistent CSI reporting on PUCCH or PUSC</w:t>
      </w:r>
      <w:r>
        <w:rPr>
          <w:lang w:val="en-GB"/>
        </w:rPr>
        <w:t>H</w:t>
      </w:r>
    </w:p>
    <w:p w14:paraId="6BF99232" w14:textId="56A42952" w:rsidR="00E60D5A" w:rsidRPr="00D22A1B" w:rsidRDefault="00E60D5A" w:rsidP="00E60D5A">
      <w:pPr>
        <w:pStyle w:val="3GPPText"/>
        <w:numPr>
          <w:ilvl w:val="1"/>
          <w:numId w:val="28"/>
        </w:numPr>
        <w:rPr>
          <w:lang w:val="en-GB"/>
        </w:rPr>
      </w:pPr>
      <w:r w:rsidRPr="00D22A1B">
        <w:rPr>
          <w:lang w:val="en-GB"/>
        </w:rPr>
        <w:t xml:space="preserve">It is something hybrid </w:t>
      </w:r>
      <w:r w:rsidR="00824197" w:rsidRPr="00D22A1B">
        <w:rPr>
          <w:lang w:val="en-GB"/>
        </w:rPr>
        <w:t>between pure periodic and aperiodic CSI reporting</w:t>
      </w:r>
      <w:r w:rsidR="00BB2DBD" w:rsidRPr="00D22A1B">
        <w:rPr>
          <w:lang w:val="en-GB"/>
        </w:rPr>
        <w:t xml:space="preserve"> since supports faster activation</w:t>
      </w:r>
      <w:r w:rsidR="002A4464" w:rsidRPr="00D22A1B">
        <w:rPr>
          <w:lang w:val="en-GB"/>
        </w:rPr>
        <w:t xml:space="preserve"> of the report, supports both PUCCH and PUSCH, </w:t>
      </w:r>
      <w:r w:rsidR="00D22A1B" w:rsidRPr="00D22A1B">
        <w:rPr>
          <w:lang w:val="en-GB"/>
        </w:rPr>
        <w:t>supports SB and WB reporting etc.</w:t>
      </w:r>
    </w:p>
    <w:p w14:paraId="3BC43799" w14:textId="77777777" w:rsidR="00002702" w:rsidRDefault="00002702" w:rsidP="008E12A9">
      <w:pPr>
        <w:pStyle w:val="3GPPText"/>
        <w:rPr>
          <w:lang w:val="en-GB"/>
        </w:rPr>
      </w:pPr>
    </w:p>
    <w:p w14:paraId="6632404B" w14:textId="240DAD75" w:rsidR="008E12A9" w:rsidRPr="0057321B" w:rsidRDefault="00C27669" w:rsidP="008E12A9">
      <w:pPr>
        <w:pStyle w:val="3GPPText"/>
        <w:rPr>
          <w:lang w:val="en-GB"/>
        </w:rPr>
      </w:pPr>
      <w:r w:rsidRPr="0057321B">
        <w:rPr>
          <w:lang w:val="en-GB"/>
        </w:rPr>
        <w:t xml:space="preserve">Although the </w:t>
      </w:r>
      <w:r w:rsidR="003C7A25" w:rsidRPr="0057321B">
        <w:rPr>
          <w:lang w:val="en-GB"/>
        </w:rPr>
        <w:t>A-CSI on PUCCH was discussed</w:t>
      </w:r>
      <w:r w:rsidR="00326670" w:rsidRPr="0057321B">
        <w:rPr>
          <w:lang w:val="en-GB"/>
        </w:rPr>
        <w:t xml:space="preserve"> in Rel.16, its justification remains uncertain. The</w:t>
      </w:r>
      <w:r w:rsidR="00011D38" w:rsidRPr="0057321B">
        <w:rPr>
          <w:lang w:val="en-GB"/>
        </w:rPr>
        <w:t xml:space="preserve">re </w:t>
      </w:r>
      <w:r w:rsidR="00FC0066" w:rsidRPr="0057321B">
        <w:rPr>
          <w:lang w:val="en-GB"/>
        </w:rPr>
        <w:t xml:space="preserve">are </w:t>
      </w:r>
      <w:r w:rsidR="00011D38" w:rsidRPr="0057321B">
        <w:rPr>
          <w:lang w:val="en-GB"/>
        </w:rPr>
        <w:t>a few advantages argued around A-CSI on PUCCH:</w:t>
      </w:r>
    </w:p>
    <w:p w14:paraId="2957A1E7" w14:textId="317B22C8" w:rsidR="00011D38" w:rsidRPr="0057321B" w:rsidRDefault="00CC3A81" w:rsidP="0057321B">
      <w:pPr>
        <w:pStyle w:val="3GPPText"/>
        <w:numPr>
          <w:ilvl w:val="0"/>
          <w:numId w:val="28"/>
        </w:numPr>
        <w:rPr>
          <w:lang w:val="en-GB"/>
        </w:rPr>
      </w:pPr>
      <w:r w:rsidRPr="0057321B">
        <w:rPr>
          <w:lang w:val="en-GB"/>
        </w:rPr>
        <w:t>Could be triggered by a DL assignment, thus avoiding UL grant overhead</w:t>
      </w:r>
      <w:r w:rsidR="006C13F2" w:rsidRPr="0057321B">
        <w:rPr>
          <w:lang w:val="en-GB"/>
        </w:rPr>
        <w:t xml:space="preserve">. However, in this case the DL assignment needs new fields which increase the DCI size and therefore degrade the </w:t>
      </w:r>
      <w:r w:rsidR="003E647F" w:rsidRPr="0057321B">
        <w:rPr>
          <w:lang w:val="en-GB"/>
        </w:rPr>
        <w:t>link budget.</w:t>
      </w:r>
      <w:r w:rsidR="005320B8">
        <w:rPr>
          <w:lang w:val="en-GB"/>
        </w:rPr>
        <w:t xml:space="preserve"> Overall </w:t>
      </w:r>
      <w:r w:rsidR="00A8292A">
        <w:rPr>
          <w:lang w:val="en-GB"/>
        </w:rPr>
        <w:t>gains</w:t>
      </w:r>
      <w:r w:rsidR="00762ED1">
        <w:rPr>
          <w:lang w:val="en-GB"/>
        </w:rPr>
        <w:t xml:space="preserve"> from such overhead savings</w:t>
      </w:r>
      <w:r w:rsidR="00A8292A">
        <w:rPr>
          <w:lang w:val="en-GB"/>
        </w:rPr>
        <w:t xml:space="preserve"> may be hard to estimate since the UL grant may schedule data in many cases thus no real wastage of resources may be observed.</w:t>
      </w:r>
    </w:p>
    <w:p w14:paraId="57485C90" w14:textId="247B2CC3" w:rsidR="00CC3A81" w:rsidRPr="0057321B" w:rsidRDefault="00514AF3" w:rsidP="0057321B">
      <w:pPr>
        <w:pStyle w:val="3GPPText"/>
        <w:numPr>
          <w:ilvl w:val="0"/>
          <w:numId w:val="28"/>
        </w:numPr>
        <w:rPr>
          <w:lang w:val="en-GB"/>
        </w:rPr>
      </w:pPr>
      <w:r w:rsidRPr="0057321B">
        <w:rPr>
          <w:lang w:val="en-GB"/>
        </w:rPr>
        <w:t>Depending on A-CSI reported quantities / granularities, could be made faster than the A-CSI on PUSCH</w:t>
      </w:r>
      <w:r w:rsidR="003E647F" w:rsidRPr="0057321B">
        <w:rPr>
          <w:lang w:val="en-GB"/>
        </w:rPr>
        <w:t>. Overall the issue of faster CSI reporting needs a separate discussion</w:t>
      </w:r>
      <w:r w:rsidR="0015140C">
        <w:rPr>
          <w:lang w:val="en-GB"/>
        </w:rPr>
        <w:t xml:space="preserve"> and careful considerations since it is quite a sensitive topic from UE implementation point of view.</w:t>
      </w:r>
    </w:p>
    <w:p w14:paraId="772EA27C" w14:textId="7944ED68" w:rsidR="00514AF3" w:rsidRPr="0057321B" w:rsidRDefault="0029323C" w:rsidP="0057321B">
      <w:pPr>
        <w:pStyle w:val="3GPPText"/>
        <w:numPr>
          <w:ilvl w:val="0"/>
          <w:numId w:val="28"/>
        </w:numPr>
        <w:rPr>
          <w:lang w:val="en-GB"/>
        </w:rPr>
      </w:pPr>
      <w:r w:rsidRPr="0057321B">
        <w:rPr>
          <w:lang w:val="en-GB"/>
        </w:rPr>
        <w:t xml:space="preserve">The CSI could be </w:t>
      </w:r>
      <w:r w:rsidR="00512F29" w:rsidRPr="0057321B">
        <w:rPr>
          <w:lang w:val="en-GB"/>
        </w:rPr>
        <w:t>used for advanced retransmission of the data scheduled by this DCI</w:t>
      </w:r>
      <w:r w:rsidR="00A921A4" w:rsidRPr="0057321B">
        <w:rPr>
          <w:lang w:val="en-GB"/>
        </w:rPr>
        <w:t>, e.g. by reporting the actual channel and interference situation on the failed PDSCH.</w:t>
      </w:r>
      <w:r w:rsidR="00020FFD" w:rsidRPr="0057321B">
        <w:rPr>
          <w:lang w:val="en-GB"/>
        </w:rPr>
        <w:t xml:space="preserve"> </w:t>
      </w:r>
      <w:r w:rsidR="0072407D" w:rsidRPr="0057321B">
        <w:rPr>
          <w:lang w:val="en-GB"/>
        </w:rPr>
        <w:t xml:space="preserve">This kind of scheme may not bring noticeable benefits, since the initial transmission itself should be quite reliable, thus the gains from more accurate retransmissions may only be observed on </w:t>
      </w:r>
      <w:r w:rsidR="00C90E11" w:rsidRPr="0057321B">
        <w:rPr>
          <w:lang w:val="en-GB"/>
        </w:rPr>
        <w:t xml:space="preserve">a very small subset of cases when the initial transmission fails. Besides that, as it is analysed in section </w:t>
      </w:r>
      <w:r w:rsidR="00C90E11" w:rsidRPr="0057321B">
        <w:rPr>
          <w:lang w:val="en-GB"/>
        </w:rPr>
        <w:fldChar w:fldCharType="begin"/>
      </w:r>
      <w:r w:rsidR="00C90E11" w:rsidRPr="0057321B">
        <w:rPr>
          <w:lang w:val="en-GB"/>
        </w:rPr>
        <w:instrText xml:space="preserve"> REF _Ref47274760 \r \h </w:instrText>
      </w:r>
      <w:r w:rsidR="0057321B">
        <w:rPr>
          <w:lang w:val="en-GB"/>
        </w:rPr>
        <w:instrText xml:space="preserve"> \* MERGEFORMAT </w:instrText>
      </w:r>
      <w:r w:rsidR="00C90E11" w:rsidRPr="0057321B">
        <w:rPr>
          <w:lang w:val="en-GB"/>
        </w:rPr>
      </w:r>
      <w:r w:rsidR="00C90E11" w:rsidRPr="0057321B">
        <w:rPr>
          <w:lang w:val="en-GB"/>
        </w:rPr>
        <w:fldChar w:fldCharType="separate"/>
      </w:r>
      <w:r w:rsidR="00AD63C9">
        <w:rPr>
          <w:lang w:val="en-GB"/>
        </w:rPr>
        <w:t>2</w:t>
      </w:r>
      <w:r w:rsidR="00C90E11" w:rsidRPr="0057321B">
        <w:rPr>
          <w:lang w:val="en-GB"/>
        </w:rPr>
        <w:fldChar w:fldCharType="end"/>
      </w:r>
      <w:r w:rsidR="00C90E11" w:rsidRPr="0057321B">
        <w:rPr>
          <w:lang w:val="en-GB"/>
        </w:rPr>
        <w:t xml:space="preserve">, the </w:t>
      </w:r>
      <w:r w:rsidR="0024391B" w:rsidRPr="0057321B">
        <w:rPr>
          <w:lang w:val="en-GB"/>
        </w:rPr>
        <w:t xml:space="preserve">bursty </w:t>
      </w:r>
      <w:r w:rsidR="00C90E11" w:rsidRPr="0057321B">
        <w:rPr>
          <w:lang w:val="en-GB"/>
        </w:rPr>
        <w:t>interference</w:t>
      </w:r>
      <w:r w:rsidR="0024391B" w:rsidRPr="0057321B">
        <w:rPr>
          <w:lang w:val="en-GB"/>
        </w:rPr>
        <w:t xml:space="preserve"> assumption may diminish the accuracy of the CSI report itself.</w:t>
      </w:r>
    </w:p>
    <w:p w14:paraId="68062C57" w14:textId="326D6C35" w:rsidR="003A2EB0" w:rsidRPr="0057321B" w:rsidRDefault="00EF680D" w:rsidP="003A2EB0">
      <w:pPr>
        <w:pStyle w:val="3GPPText"/>
        <w:rPr>
          <w:lang w:val="en-GB"/>
        </w:rPr>
      </w:pPr>
      <w:r w:rsidRPr="0057321B">
        <w:rPr>
          <w:lang w:val="en-GB"/>
        </w:rPr>
        <w:t>Among the disadvantages, the following was identified:</w:t>
      </w:r>
    </w:p>
    <w:p w14:paraId="1DE88D15" w14:textId="1F99425C" w:rsidR="00663719" w:rsidRDefault="00763AFB" w:rsidP="0057321B">
      <w:pPr>
        <w:pStyle w:val="3GPPText"/>
        <w:numPr>
          <w:ilvl w:val="0"/>
          <w:numId w:val="28"/>
        </w:numPr>
        <w:rPr>
          <w:lang w:val="en-GB"/>
        </w:rPr>
      </w:pPr>
      <w:r w:rsidRPr="0057321B">
        <w:rPr>
          <w:lang w:val="en-GB"/>
        </w:rPr>
        <w:t xml:space="preserve">Uncertain </w:t>
      </w:r>
      <w:r w:rsidR="001A2BB3" w:rsidRPr="0057321B">
        <w:rPr>
          <w:lang w:val="en-GB"/>
        </w:rPr>
        <w:t xml:space="preserve">gains at expense of </w:t>
      </w:r>
      <w:r w:rsidR="00BD5B18" w:rsidRPr="0057321B">
        <w:rPr>
          <w:lang w:val="en-GB"/>
        </w:rPr>
        <w:t xml:space="preserve">non-negligible </w:t>
      </w:r>
      <w:r w:rsidR="001A2BB3" w:rsidRPr="0057321B">
        <w:rPr>
          <w:lang w:val="en-GB"/>
        </w:rPr>
        <w:t xml:space="preserve">specification </w:t>
      </w:r>
      <w:r w:rsidR="00BD5B18" w:rsidRPr="0057321B">
        <w:rPr>
          <w:lang w:val="en-GB"/>
        </w:rPr>
        <w:t>efforts</w:t>
      </w:r>
      <w:r w:rsidR="00EF680D" w:rsidRPr="0057321B">
        <w:rPr>
          <w:lang w:val="en-GB"/>
        </w:rPr>
        <w:t xml:space="preserve">. </w:t>
      </w:r>
      <w:r w:rsidR="00690D07">
        <w:rPr>
          <w:lang w:val="en-GB"/>
        </w:rPr>
        <w:t>The strongest argument would be that the p</w:t>
      </w:r>
      <w:r w:rsidR="007E16E6" w:rsidRPr="0057321B">
        <w:rPr>
          <w:lang w:val="en-GB"/>
        </w:rPr>
        <w:t xml:space="preserve">erformance is </w:t>
      </w:r>
      <w:r w:rsidR="00914101" w:rsidRPr="0057321B">
        <w:rPr>
          <w:lang w:val="en-GB"/>
        </w:rPr>
        <w:t>considered</w:t>
      </w:r>
      <w:r w:rsidR="007E16E6" w:rsidRPr="0057321B">
        <w:rPr>
          <w:lang w:val="en-GB"/>
        </w:rPr>
        <w:t xml:space="preserve"> not limited by channel variation estimation accuracy, rather by interference estimation accuracy</w:t>
      </w:r>
      <w:r w:rsidR="00920DB4" w:rsidRPr="0057321B">
        <w:rPr>
          <w:lang w:val="en-GB"/>
        </w:rPr>
        <w:t xml:space="preserve">. The </w:t>
      </w:r>
      <w:r w:rsidR="00C92D7A" w:rsidRPr="0057321B">
        <w:rPr>
          <w:lang w:val="en-GB"/>
        </w:rPr>
        <w:t xml:space="preserve">bursty </w:t>
      </w:r>
      <w:r w:rsidR="00920DB4" w:rsidRPr="0057321B">
        <w:rPr>
          <w:lang w:val="en-GB"/>
        </w:rPr>
        <w:t xml:space="preserve">interference estimation accuracy </w:t>
      </w:r>
      <w:r w:rsidR="00BC0BE4" w:rsidRPr="0057321B">
        <w:rPr>
          <w:lang w:val="en-GB"/>
        </w:rPr>
        <w:t xml:space="preserve">in general </w:t>
      </w:r>
      <w:r w:rsidR="00920DB4" w:rsidRPr="0057321B">
        <w:rPr>
          <w:lang w:val="en-GB"/>
        </w:rPr>
        <w:t>is not improved with faster CSI.</w:t>
      </w:r>
    </w:p>
    <w:p w14:paraId="5FFDDE74" w14:textId="294BEEDE" w:rsidR="000A4889" w:rsidRDefault="000A4889" w:rsidP="000A4889">
      <w:pPr>
        <w:pStyle w:val="3GPPText"/>
        <w:rPr>
          <w:lang w:val="en-GB"/>
        </w:rPr>
      </w:pPr>
    </w:p>
    <w:p w14:paraId="4ACF3F79" w14:textId="69642DC9" w:rsidR="002D343C" w:rsidRDefault="00F0445F" w:rsidP="002D343C">
      <w:pPr>
        <w:pStyle w:val="3GPPText"/>
        <w:rPr>
          <w:lang w:val="en-GB"/>
        </w:rPr>
      </w:pPr>
      <w:r>
        <w:rPr>
          <w:lang w:val="en-GB"/>
        </w:rPr>
        <w:t xml:space="preserve">Anyway, if A-CSI on PUCCH is </w:t>
      </w:r>
      <w:r w:rsidR="004A65E2">
        <w:rPr>
          <w:lang w:val="en-GB"/>
        </w:rPr>
        <w:t xml:space="preserve">deemed </w:t>
      </w:r>
      <w:r>
        <w:rPr>
          <w:lang w:val="en-GB"/>
        </w:rPr>
        <w:t>an important enha</w:t>
      </w:r>
      <w:r w:rsidR="004A65E2">
        <w:rPr>
          <w:lang w:val="en-GB"/>
        </w:rPr>
        <w:t xml:space="preserve">ncement, it should be further considered whether to introduce a </w:t>
      </w:r>
      <w:r w:rsidR="004A65E2" w:rsidRPr="00E137A2">
        <w:rPr>
          <w:u w:val="single"/>
          <w:lang w:val="en-GB"/>
        </w:rPr>
        <w:t>group common DCI</w:t>
      </w:r>
      <w:r w:rsidR="004A65E2">
        <w:rPr>
          <w:lang w:val="en-GB"/>
        </w:rPr>
        <w:t xml:space="preserve">, similar to </w:t>
      </w:r>
      <w:r w:rsidR="00F37DDE">
        <w:rPr>
          <w:lang w:val="en-GB"/>
        </w:rPr>
        <w:t>2_x family, to trigger such reports.</w:t>
      </w:r>
      <w:r w:rsidR="00EA4824">
        <w:rPr>
          <w:lang w:val="en-GB"/>
        </w:rPr>
        <w:t xml:space="preserve"> </w:t>
      </w:r>
      <w:r w:rsidR="001A0120">
        <w:rPr>
          <w:lang w:val="en-GB"/>
        </w:rPr>
        <w:t xml:space="preserve">It is </w:t>
      </w:r>
      <w:r w:rsidR="00AC7E9A">
        <w:rPr>
          <w:lang w:val="en-GB"/>
        </w:rPr>
        <w:t>expected</w:t>
      </w:r>
      <w:r w:rsidR="001A0120">
        <w:rPr>
          <w:lang w:val="en-GB"/>
        </w:rPr>
        <w:t xml:space="preserve"> that</w:t>
      </w:r>
      <w:r w:rsidR="005C3013">
        <w:rPr>
          <w:lang w:val="en-GB"/>
        </w:rPr>
        <w:t xml:space="preserve"> usage of GC-DCI </w:t>
      </w:r>
      <w:r w:rsidR="002C17EA">
        <w:rPr>
          <w:lang w:val="en-GB"/>
        </w:rPr>
        <w:t>may provide substantial control overhead reduction in a situation with many active UEs</w:t>
      </w:r>
      <w:r w:rsidR="001C1C68">
        <w:rPr>
          <w:lang w:val="en-GB"/>
        </w:rPr>
        <w:t>, and worth a consideration:</w:t>
      </w:r>
    </w:p>
    <w:p w14:paraId="44CE1420" w14:textId="30E6F395" w:rsidR="001C1C68" w:rsidRDefault="001C1C68" w:rsidP="002D343C">
      <w:pPr>
        <w:pStyle w:val="3GPPText"/>
        <w:rPr>
          <w:lang w:val="en-GB"/>
        </w:rPr>
      </w:pPr>
    </w:p>
    <w:p w14:paraId="271B5A72" w14:textId="57925898" w:rsidR="001C1C68" w:rsidRPr="001809BA" w:rsidRDefault="001C1C68" w:rsidP="002D343C">
      <w:pPr>
        <w:pStyle w:val="3GPPText"/>
        <w:rPr>
          <w:b/>
          <w:bCs/>
          <w:lang w:val="en-GB"/>
        </w:rPr>
      </w:pPr>
      <w:r w:rsidRPr="001809BA">
        <w:rPr>
          <w:b/>
          <w:bCs/>
          <w:lang w:val="en-GB"/>
        </w:rPr>
        <w:t xml:space="preserve">Proposal </w:t>
      </w:r>
      <w:r w:rsidR="00A20F4B">
        <w:rPr>
          <w:b/>
          <w:bCs/>
          <w:lang w:val="en-GB"/>
        </w:rPr>
        <w:t>1</w:t>
      </w:r>
    </w:p>
    <w:p w14:paraId="48FA7A5F" w14:textId="26DEB902" w:rsidR="001C1C68" w:rsidRPr="002F0DD0" w:rsidRDefault="0044047F" w:rsidP="001809BA">
      <w:pPr>
        <w:pStyle w:val="3GPPText"/>
        <w:numPr>
          <w:ilvl w:val="0"/>
          <w:numId w:val="26"/>
        </w:numPr>
        <w:rPr>
          <w:lang w:val="en-GB"/>
        </w:rPr>
      </w:pPr>
      <w:r>
        <w:rPr>
          <w:i/>
          <w:iCs/>
          <w:lang w:val="en-GB"/>
        </w:rPr>
        <w:t>RAN1 to c</w:t>
      </w:r>
      <w:r w:rsidR="00D1657E" w:rsidRPr="001809BA">
        <w:rPr>
          <w:i/>
          <w:iCs/>
          <w:lang w:val="en-GB"/>
        </w:rPr>
        <w:t>onsider A-CSI on PUCCH triggered by a Group Common DCI</w:t>
      </w:r>
      <w:r w:rsidR="001A0120">
        <w:rPr>
          <w:i/>
          <w:iCs/>
          <w:lang w:val="en-GB"/>
        </w:rPr>
        <w:t xml:space="preserve"> as an enhancement to CSI framework</w:t>
      </w:r>
    </w:p>
    <w:p w14:paraId="066B4630" w14:textId="022BC353" w:rsidR="00924C2D" w:rsidRPr="002C2B40" w:rsidRDefault="002C2B40" w:rsidP="00F05B73">
      <w:pPr>
        <w:pStyle w:val="3GPPText"/>
        <w:numPr>
          <w:ilvl w:val="1"/>
          <w:numId w:val="26"/>
        </w:numPr>
        <w:rPr>
          <w:lang w:val="en-GB"/>
        </w:rPr>
      </w:pPr>
      <w:r>
        <w:rPr>
          <w:i/>
          <w:iCs/>
          <w:lang w:val="en-GB"/>
        </w:rPr>
        <w:t>FFS</w:t>
      </w:r>
      <w:r w:rsidRPr="007540FE">
        <w:rPr>
          <w:i/>
          <w:iCs/>
          <w:lang w:val="en-GB"/>
        </w:rPr>
        <w:t xml:space="preserve"> </w:t>
      </w:r>
      <w:r w:rsidR="007D4FB3">
        <w:rPr>
          <w:i/>
          <w:iCs/>
          <w:lang w:val="en-GB"/>
        </w:rPr>
        <w:t>details (</w:t>
      </w:r>
      <w:r>
        <w:rPr>
          <w:i/>
          <w:iCs/>
          <w:lang w:val="en-GB"/>
        </w:rPr>
        <w:t xml:space="preserve">monitoring configuration, </w:t>
      </w:r>
      <w:r w:rsidRPr="007540FE">
        <w:rPr>
          <w:i/>
          <w:iCs/>
          <w:lang w:val="en-GB"/>
        </w:rPr>
        <w:t>RNTI</w:t>
      </w:r>
      <w:r>
        <w:rPr>
          <w:i/>
          <w:iCs/>
          <w:lang w:val="en-GB"/>
        </w:rPr>
        <w:t xml:space="preserve">, </w:t>
      </w:r>
      <w:r w:rsidR="00924C2D" w:rsidRPr="007540FE">
        <w:rPr>
          <w:i/>
          <w:iCs/>
          <w:lang w:val="en-GB"/>
        </w:rPr>
        <w:t>content</w:t>
      </w:r>
      <w:r>
        <w:rPr>
          <w:i/>
          <w:iCs/>
          <w:lang w:val="en-GB"/>
        </w:rPr>
        <w:t>s</w:t>
      </w:r>
      <w:r w:rsidR="007540FE" w:rsidRPr="007540FE">
        <w:rPr>
          <w:i/>
          <w:iCs/>
          <w:lang w:val="en-GB"/>
        </w:rPr>
        <w:t>, t</w:t>
      </w:r>
      <w:r w:rsidR="00924C2D" w:rsidRPr="007540FE">
        <w:rPr>
          <w:i/>
          <w:iCs/>
          <w:lang w:val="en-GB"/>
        </w:rPr>
        <w:t>imeline</w:t>
      </w:r>
      <w:r w:rsidR="007540FE" w:rsidRPr="007540FE">
        <w:rPr>
          <w:i/>
          <w:iCs/>
          <w:lang w:val="en-GB"/>
        </w:rPr>
        <w:t xml:space="preserve">, </w:t>
      </w:r>
      <w:r>
        <w:rPr>
          <w:i/>
          <w:iCs/>
          <w:lang w:val="en-GB"/>
        </w:rPr>
        <w:t>etc</w:t>
      </w:r>
      <w:r w:rsidR="007D4FB3">
        <w:rPr>
          <w:i/>
          <w:iCs/>
          <w:lang w:val="en-GB"/>
        </w:rPr>
        <w:t>)</w:t>
      </w:r>
    </w:p>
    <w:p w14:paraId="4C9ED445" w14:textId="77777777" w:rsidR="001809BA" w:rsidRPr="002D343C" w:rsidRDefault="001809BA" w:rsidP="001809BA">
      <w:pPr>
        <w:pStyle w:val="3GPPText"/>
        <w:rPr>
          <w:lang w:val="en-GB"/>
        </w:rPr>
      </w:pPr>
    </w:p>
    <w:p w14:paraId="773DE809" w14:textId="0579DA4D" w:rsidR="002765C4" w:rsidRPr="007C571F" w:rsidRDefault="002765C4" w:rsidP="007C571F">
      <w:pPr>
        <w:pStyle w:val="3GPPText"/>
        <w:rPr>
          <w:b/>
          <w:bCs/>
          <w:u w:val="single"/>
        </w:rPr>
      </w:pPr>
      <w:bookmarkStart w:id="5" w:name="_Ref31644284"/>
      <w:r w:rsidRPr="007C571F">
        <w:rPr>
          <w:b/>
          <w:bCs/>
          <w:u w:val="single"/>
        </w:rPr>
        <w:t>Enhanced CSI feedback timeline</w:t>
      </w:r>
      <w:bookmarkEnd w:id="5"/>
    </w:p>
    <w:p w14:paraId="46EE5AC5" w14:textId="3416EEF4" w:rsidR="00244ADE" w:rsidRDefault="00244ADE" w:rsidP="000A4889">
      <w:pPr>
        <w:pStyle w:val="3GPPText"/>
      </w:pPr>
      <w:r>
        <w:lastRenderedPageBreak/>
        <w:t xml:space="preserve">The tightened CSI feedback timeline is another potential source of </w:t>
      </w:r>
      <w:r w:rsidR="00131E6C">
        <w:t xml:space="preserve">achieving </w:t>
      </w:r>
      <w:r w:rsidR="00582424">
        <w:t>faster</w:t>
      </w:r>
      <w:r w:rsidR="002B1A60">
        <w:t xml:space="preserve"> CSI</w:t>
      </w:r>
      <w:r w:rsidR="00582424">
        <w:t xml:space="preserve"> rep</w:t>
      </w:r>
      <w:r w:rsidR="00FF13BB">
        <w:t>o</w:t>
      </w:r>
      <w:r w:rsidR="00582424">
        <w:t>rting</w:t>
      </w:r>
      <w:r w:rsidR="0057508F">
        <w:t>.</w:t>
      </w:r>
      <w:r w:rsidR="00FA1458">
        <w:t xml:space="preserve"> </w:t>
      </w:r>
      <w:r w:rsidR="007D3BAC">
        <w:t xml:space="preserve">Currently, there is quite a comprehensive model of CSI computation timeline </w:t>
      </w:r>
      <w:r w:rsidR="000A5645">
        <w:t xml:space="preserve">which may already cover most of the cases. Furthermore, there is </w:t>
      </w:r>
      <w:r w:rsidR="00083C5C">
        <w:t xml:space="preserve">a </w:t>
      </w:r>
      <w:r w:rsidR="000A5645">
        <w:t xml:space="preserve">special case of simple CSI report which consumes the least </w:t>
      </w:r>
      <w:r w:rsidR="00BE6C3F">
        <w:t xml:space="preserve">time so that the report could be </w:t>
      </w:r>
      <w:r w:rsidR="004E1846">
        <w:t>perfo</w:t>
      </w:r>
      <w:r w:rsidR="00A31E75">
        <w:t>r</w:t>
      </w:r>
      <w:r w:rsidR="004E1846">
        <w:t>med</w:t>
      </w:r>
      <w:r w:rsidR="00BE6C3F">
        <w:t xml:space="preserve"> in the same slot or the next slot</w:t>
      </w:r>
      <w:r w:rsidR="00AA53B1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"/>
        <w:gridCol w:w="703"/>
        <w:gridCol w:w="567"/>
      </w:tblGrid>
      <w:tr w:rsidR="0057691E" w:rsidRPr="0057691E" w14:paraId="4292C3EF" w14:textId="77777777" w:rsidTr="00C513DC">
        <w:trPr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8AAA2" w14:textId="5690652A" w:rsidR="0057691E" w:rsidRPr="0057691E" w:rsidRDefault="0057691E" w:rsidP="0057691E">
            <w:r>
              <w:rPr>
                <w:rFonts w:cs="Times"/>
              </w:rPr>
              <w:t>µ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FD5E" w14:textId="77777777" w:rsidR="0057691E" w:rsidRPr="0057691E" w:rsidRDefault="0057691E" w:rsidP="0057691E">
            <w:r w:rsidRPr="0057691E">
              <w:t>Z</w:t>
            </w:r>
            <w:r w:rsidRPr="00C513DC">
              <w:rPr>
                <w:vertAlign w:val="subscript"/>
              </w:rPr>
              <w:t>1</w:t>
            </w:r>
            <w:r w:rsidRPr="0057691E">
              <w:t xml:space="preserve"> [symbols]</w:t>
            </w:r>
          </w:p>
        </w:tc>
      </w:tr>
      <w:tr w:rsidR="0057691E" w:rsidRPr="0057691E" w14:paraId="1F18D990" w14:textId="77777777" w:rsidTr="00C513DC">
        <w:trPr>
          <w:jc w:val="center"/>
        </w:trPr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7ED" w14:textId="77777777" w:rsidR="0057691E" w:rsidRPr="0057691E" w:rsidRDefault="0057691E" w:rsidP="0057691E"/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93E" w14:textId="77777777" w:rsidR="0057691E" w:rsidRPr="0057691E" w:rsidRDefault="0057691E" w:rsidP="00C513DC">
            <w:pPr>
              <w:jc w:val="center"/>
            </w:pPr>
            <w:r w:rsidRPr="0057691E">
              <w:t>Z</w:t>
            </w:r>
            <w:r w:rsidRPr="00C513DC">
              <w:rPr>
                <w:vertAlign w:val="subscript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790" w14:textId="77777777" w:rsidR="0057691E" w:rsidRPr="0057691E" w:rsidRDefault="0057691E" w:rsidP="00C513DC">
            <w:pPr>
              <w:jc w:val="center"/>
            </w:pPr>
            <w:r w:rsidRPr="0057691E">
              <w:t>Z'</w:t>
            </w:r>
            <w:r w:rsidRPr="00C513DC">
              <w:rPr>
                <w:vertAlign w:val="subscript"/>
              </w:rPr>
              <w:t>1</w:t>
            </w:r>
          </w:p>
        </w:tc>
      </w:tr>
      <w:tr w:rsidR="0057691E" w:rsidRPr="0057691E" w14:paraId="0F1016C2" w14:textId="77777777" w:rsidTr="00C513DC">
        <w:trPr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2AC" w14:textId="77777777" w:rsidR="0057691E" w:rsidRPr="0057691E" w:rsidRDefault="0057691E" w:rsidP="0057691E">
            <w:r w:rsidRPr="0057691E"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9D4B" w14:textId="77777777" w:rsidR="0057691E" w:rsidRPr="0057691E" w:rsidRDefault="0057691E" w:rsidP="00C513DC">
            <w:pPr>
              <w:jc w:val="center"/>
            </w:pPr>
            <w:r w:rsidRPr="0057691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118D" w14:textId="77777777" w:rsidR="0057691E" w:rsidRPr="0057691E" w:rsidRDefault="0057691E" w:rsidP="00C513DC">
            <w:pPr>
              <w:jc w:val="center"/>
            </w:pPr>
            <w:r w:rsidRPr="0057691E">
              <w:t>8</w:t>
            </w:r>
          </w:p>
        </w:tc>
      </w:tr>
      <w:tr w:rsidR="0057691E" w:rsidRPr="0057691E" w14:paraId="7B86DD43" w14:textId="77777777" w:rsidTr="00C513DC">
        <w:trPr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BD5B" w14:textId="77777777" w:rsidR="0057691E" w:rsidRPr="0057691E" w:rsidRDefault="0057691E" w:rsidP="0057691E">
            <w:r w:rsidRPr="0057691E"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4B1" w14:textId="77777777" w:rsidR="0057691E" w:rsidRPr="0057691E" w:rsidRDefault="0057691E" w:rsidP="00C513DC">
            <w:pPr>
              <w:jc w:val="center"/>
            </w:pPr>
            <w:r w:rsidRPr="0057691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53A" w14:textId="77777777" w:rsidR="0057691E" w:rsidRPr="0057691E" w:rsidRDefault="0057691E" w:rsidP="00C513DC">
            <w:pPr>
              <w:jc w:val="center"/>
            </w:pPr>
            <w:r w:rsidRPr="0057691E">
              <w:t>11</w:t>
            </w:r>
          </w:p>
        </w:tc>
      </w:tr>
      <w:tr w:rsidR="0057691E" w:rsidRPr="0057691E" w14:paraId="69D3EAC3" w14:textId="77777777" w:rsidTr="00C513DC">
        <w:trPr>
          <w:trHeight w:val="47"/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4035" w14:textId="77777777" w:rsidR="0057691E" w:rsidRPr="0057691E" w:rsidRDefault="0057691E" w:rsidP="0057691E">
            <w:r w:rsidRPr="0057691E"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E9C" w14:textId="77777777" w:rsidR="0057691E" w:rsidRPr="0057691E" w:rsidRDefault="0057691E" w:rsidP="00C513DC">
            <w:pPr>
              <w:jc w:val="center"/>
            </w:pPr>
            <w:r w:rsidRPr="0057691E"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C29" w14:textId="77777777" w:rsidR="0057691E" w:rsidRPr="0057691E" w:rsidRDefault="0057691E" w:rsidP="00C513DC">
            <w:pPr>
              <w:jc w:val="center"/>
            </w:pPr>
            <w:r w:rsidRPr="0057691E">
              <w:t>21</w:t>
            </w:r>
          </w:p>
        </w:tc>
      </w:tr>
      <w:tr w:rsidR="0057691E" w:rsidRPr="0057691E" w14:paraId="248CC0B7" w14:textId="77777777" w:rsidTr="00C513DC">
        <w:trPr>
          <w:jc w:val="center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1D13" w14:textId="77777777" w:rsidR="0057691E" w:rsidRPr="0057691E" w:rsidRDefault="0057691E" w:rsidP="0057691E">
            <w:r w:rsidRPr="0057691E"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A66" w14:textId="77777777" w:rsidR="0057691E" w:rsidRPr="0057691E" w:rsidRDefault="0057691E" w:rsidP="00C513DC">
            <w:pPr>
              <w:jc w:val="center"/>
            </w:pPr>
            <w:r w:rsidRPr="0057691E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33F" w14:textId="77777777" w:rsidR="0057691E" w:rsidRPr="0057691E" w:rsidRDefault="0057691E" w:rsidP="00C513DC">
            <w:pPr>
              <w:jc w:val="center"/>
            </w:pPr>
            <w:r w:rsidRPr="0057691E">
              <w:t>36</w:t>
            </w:r>
          </w:p>
        </w:tc>
      </w:tr>
    </w:tbl>
    <w:p w14:paraId="4ACA6510" w14:textId="66376C46" w:rsidR="00364D25" w:rsidRDefault="004B3400" w:rsidP="000A4889">
      <w:pPr>
        <w:pStyle w:val="3GPPText"/>
      </w:pPr>
      <w:r>
        <w:t xml:space="preserve">Further reduction of the timeline may be only possible with the further </w:t>
      </w:r>
      <w:r w:rsidR="000928B8">
        <w:t>optimization</w:t>
      </w:r>
      <w:r>
        <w:t xml:space="preserve"> o</w:t>
      </w:r>
      <w:r w:rsidR="000928B8">
        <w:t>f</w:t>
      </w:r>
      <w:r>
        <w:t xml:space="preserve"> CSI report</w:t>
      </w:r>
      <w:r w:rsidR="007E285C">
        <w:t xml:space="preserve"> contents and measurem</w:t>
      </w:r>
      <w:r w:rsidR="00CA4774">
        <w:t xml:space="preserve">ents. One of such </w:t>
      </w:r>
      <w:r w:rsidR="008A399E">
        <w:t>potentially low-complexity modes is DMRS-based estimation</w:t>
      </w:r>
      <w:r w:rsidR="003767FB">
        <w:t xml:space="preserve">. </w:t>
      </w:r>
      <w:r w:rsidR="00B53426">
        <w:t>It should be noted, that the DMRS-based estimation is explicitly out of scope of the WI and should not be used.</w:t>
      </w:r>
    </w:p>
    <w:p w14:paraId="629BEAB9" w14:textId="5A964D12" w:rsidR="00B53426" w:rsidRDefault="00112F8F" w:rsidP="000A4889">
      <w:pPr>
        <w:pStyle w:val="3GPPText"/>
      </w:pPr>
      <w:r>
        <w:t>Another potential for</w:t>
      </w:r>
      <w:r w:rsidR="00057F0F">
        <w:t xml:space="preserve"> improving the timeline is </w:t>
      </w:r>
      <w:r w:rsidR="008656F5">
        <w:t>allowing to report CQI for different CQI tables (and therefore BLER targets) as part of one CSI report config.</w:t>
      </w:r>
      <w:r w:rsidR="000631EF">
        <w:t xml:space="preserve"> I.e. </w:t>
      </w:r>
      <w:r w:rsidR="00104E41">
        <w:t xml:space="preserve">this could be viewed as merging two similar reports into one and saving the </w:t>
      </w:r>
      <w:r w:rsidR="000D36EA">
        <w:t>CSI processing units thus impr</w:t>
      </w:r>
      <w:r w:rsidR="003F5C02">
        <w:t>o</w:t>
      </w:r>
      <w:r w:rsidR="000D36EA">
        <w:t xml:space="preserve">ving the latency </w:t>
      </w:r>
      <w:r w:rsidR="003F5C02">
        <w:t>numbers.</w:t>
      </w:r>
    </w:p>
    <w:p w14:paraId="2E87900D" w14:textId="77777777" w:rsidR="00BF7391" w:rsidRDefault="00BF7391" w:rsidP="00087908">
      <w:pPr>
        <w:pStyle w:val="3GPPText"/>
        <w:rPr>
          <w:b/>
          <w:bCs/>
          <w:lang w:val="en-GB"/>
        </w:rPr>
      </w:pPr>
      <w:bookmarkStart w:id="6" w:name="_Ref31644310"/>
    </w:p>
    <w:p w14:paraId="509B5496" w14:textId="40CDB438" w:rsidR="00087908" w:rsidRPr="00B44FAC" w:rsidRDefault="00087908" w:rsidP="00087908">
      <w:pPr>
        <w:pStyle w:val="3GPPText"/>
        <w:rPr>
          <w:b/>
          <w:bCs/>
          <w:lang w:val="en-GB"/>
        </w:rPr>
      </w:pPr>
      <w:r w:rsidRPr="00B44FA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</w:p>
    <w:p w14:paraId="7208E717" w14:textId="0A057571" w:rsidR="00087908" w:rsidRDefault="00087908" w:rsidP="00087908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>
        <w:rPr>
          <w:i/>
          <w:iCs/>
          <w:lang w:val="en-GB"/>
        </w:rPr>
        <w:t xml:space="preserve">There </w:t>
      </w:r>
      <w:r w:rsidR="00215B5B">
        <w:rPr>
          <w:i/>
          <w:iCs/>
          <w:lang w:val="en-GB"/>
        </w:rPr>
        <w:t>may be</w:t>
      </w:r>
      <w:r>
        <w:rPr>
          <w:i/>
          <w:iCs/>
          <w:lang w:val="en-GB"/>
        </w:rPr>
        <w:t xml:space="preserve"> no</w:t>
      </w:r>
      <w:r w:rsidR="003C7235">
        <w:rPr>
          <w:i/>
          <w:iCs/>
          <w:lang w:val="en-GB"/>
        </w:rPr>
        <w:t xml:space="preserve"> room for further CSI computation time reduction without optimization of CSI report contents and/or measurements</w:t>
      </w:r>
    </w:p>
    <w:p w14:paraId="0E77149F" w14:textId="18C267C1" w:rsidR="00215B5B" w:rsidRDefault="00367D66" w:rsidP="00215B5B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>
        <w:rPr>
          <w:i/>
          <w:iCs/>
          <w:lang w:val="en-GB"/>
        </w:rPr>
        <w:t>The computation time may be revised if new CSI reporting procedures</w:t>
      </w:r>
      <w:r w:rsidR="00030629">
        <w:rPr>
          <w:i/>
          <w:iCs/>
          <w:lang w:val="en-GB"/>
        </w:rPr>
        <w:t xml:space="preserve"> impacting it</w:t>
      </w:r>
      <w:r>
        <w:rPr>
          <w:i/>
          <w:iCs/>
          <w:lang w:val="en-GB"/>
        </w:rPr>
        <w:t xml:space="preserve"> are introduced</w:t>
      </w:r>
    </w:p>
    <w:p w14:paraId="41D5341C" w14:textId="77777777" w:rsidR="003C7235" w:rsidRPr="00BF7391" w:rsidRDefault="003C7235" w:rsidP="00087908">
      <w:pPr>
        <w:pStyle w:val="3GPPText"/>
        <w:rPr>
          <w:lang w:val="en-GB"/>
        </w:rPr>
      </w:pPr>
    </w:p>
    <w:p w14:paraId="5E7831F8" w14:textId="752E61AA" w:rsidR="001F5874" w:rsidRDefault="001F5874" w:rsidP="003D2FD6">
      <w:pPr>
        <w:pStyle w:val="Heading2"/>
      </w:pPr>
      <w:bookmarkStart w:id="7" w:name="_Ref47736655"/>
      <w:r>
        <w:t>Enhanced CSI metric</w:t>
      </w:r>
      <w:bookmarkEnd w:id="6"/>
      <w:r w:rsidR="007C571F">
        <w:t>s</w:t>
      </w:r>
      <w:bookmarkEnd w:id="7"/>
    </w:p>
    <w:p w14:paraId="28906AFA" w14:textId="1C2C34F0" w:rsidR="00B35E68" w:rsidRDefault="00B35E68" w:rsidP="00B35E68">
      <w:pPr>
        <w:pStyle w:val="3GPPText"/>
      </w:pPr>
      <w:r w:rsidRPr="00B35E68">
        <w:t>As it w</w:t>
      </w:r>
      <w:r w:rsidR="00BB0921">
        <w:t xml:space="preserve">as shown in section </w:t>
      </w:r>
      <w:r w:rsidR="00BB0921">
        <w:fldChar w:fldCharType="begin"/>
      </w:r>
      <w:r w:rsidR="00BB0921">
        <w:instrText xml:space="preserve"> REF _Ref47274760 \r \h </w:instrText>
      </w:r>
      <w:r w:rsidR="00BB0921">
        <w:fldChar w:fldCharType="separate"/>
      </w:r>
      <w:r w:rsidR="00AD63C9">
        <w:t>2</w:t>
      </w:r>
      <w:r w:rsidR="00BB0921">
        <w:fldChar w:fldCharType="end"/>
      </w:r>
      <w:r w:rsidR="00BB0921">
        <w:t xml:space="preserve">, </w:t>
      </w:r>
      <w:r w:rsidR="00BF5675">
        <w:t xml:space="preserve">the main limiting factor for CSI accuracy is the interference change. Having this issue in mind, </w:t>
      </w:r>
      <w:r w:rsidR="00F85734">
        <w:t>several aspects can be studied:</w:t>
      </w:r>
    </w:p>
    <w:p w14:paraId="449A59FD" w14:textId="77777777" w:rsidR="00FD7314" w:rsidRDefault="002B0C5D" w:rsidP="00F85734">
      <w:pPr>
        <w:pStyle w:val="3GPPText"/>
        <w:numPr>
          <w:ilvl w:val="0"/>
          <w:numId w:val="28"/>
        </w:numPr>
      </w:pPr>
      <w:r w:rsidRPr="00F22572">
        <w:rPr>
          <w:b/>
          <w:bCs/>
        </w:rPr>
        <w:t>Explicit interference averaging</w:t>
      </w:r>
      <w:r w:rsidR="00F22572">
        <w:rPr>
          <w:b/>
          <w:bCs/>
        </w:rPr>
        <w:t xml:space="preserve"> or filtering</w:t>
      </w:r>
      <w:r w:rsidRPr="00F22572">
        <w:rPr>
          <w:b/>
          <w:bCs/>
        </w:rPr>
        <w:t xml:space="preserve"> mechanism for a measurement</w:t>
      </w:r>
      <w:r w:rsidR="00477ACC">
        <w:t>.</w:t>
      </w:r>
    </w:p>
    <w:p w14:paraId="166F85C3" w14:textId="0B1BCD29" w:rsidR="00F85734" w:rsidRDefault="00CE2A5E" w:rsidP="00FD7314">
      <w:pPr>
        <w:pStyle w:val="3GPPText"/>
        <w:numPr>
          <w:ilvl w:val="1"/>
          <w:numId w:val="28"/>
        </w:numPr>
      </w:pPr>
      <w:r>
        <w:t>It is currently up to UE implementation whether to apply averaging over different CSI-RS /</w:t>
      </w:r>
      <w:r w:rsidR="001A555E">
        <w:t xml:space="preserve"> </w:t>
      </w:r>
      <w:r>
        <w:t>CM</w:t>
      </w:r>
      <w:r w:rsidR="001A555E">
        <w:t xml:space="preserve"> </w:t>
      </w:r>
      <w:r>
        <w:t>/</w:t>
      </w:r>
      <w:r w:rsidR="001A555E">
        <w:t xml:space="preserve"> </w:t>
      </w:r>
      <w:r>
        <w:t>IM for a given CSI report.</w:t>
      </w:r>
      <w:r w:rsidR="00CA4670">
        <w:t xml:space="preserve"> It has been shown that</w:t>
      </w:r>
      <w:r w:rsidR="0039052A">
        <w:t xml:space="preserve"> filtering/averaging applied to the measurements can combat the interference uncertainties in the bursty traffic cases</w:t>
      </w:r>
      <w:r w:rsidR="00F40246">
        <w:t xml:space="preserve"> at the expense of overall spectrum efficiency </w:t>
      </w:r>
      <w:r w:rsidR="001442C3">
        <w:t>degradation</w:t>
      </w:r>
      <w:r w:rsidR="00F40246">
        <w:t>.</w:t>
      </w:r>
      <w:r w:rsidR="001442C3">
        <w:t xml:space="preserve"> </w:t>
      </w:r>
      <w:r w:rsidR="0048571B">
        <w:t xml:space="preserve">The enhancement requires a separate indication of the </w:t>
      </w:r>
      <w:r w:rsidR="007F6C2F">
        <w:t xml:space="preserve">activated filtering, filtering type, and number of slots / CSI resource occasions for </w:t>
      </w:r>
      <w:r w:rsidR="003B2BD3">
        <w:t>estimation.</w:t>
      </w:r>
    </w:p>
    <w:p w14:paraId="4F149F6B" w14:textId="77777777" w:rsidR="004D68A7" w:rsidRDefault="00053202" w:rsidP="00F85734">
      <w:pPr>
        <w:pStyle w:val="3GPPText"/>
        <w:numPr>
          <w:ilvl w:val="0"/>
          <w:numId w:val="28"/>
        </w:numPr>
      </w:pPr>
      <w:r>
        <w:rPr>
          <w:b/>
          <w:bCs/>
        </w:rPr>
        <w:t xml:space="preserve">UE trigger </w:t>
      </w:r>
      <w:r w:rsidR="00187635">
        <w:rPr>
          <w:b/>
          <w:bCs/>
        </w:rPr>
        <w:t>/ filter</w:t>
      </w:r>
      <w:r w:rsidR="003B2BD3">
        <w:rPr>
          <w:b/>
          <w:bCs/>
        </w:rPr>
        <w:t>-</w:t>
      </w:r>
      <w:r>
        <w:rPr>
          <w:b/>
          <w:bCs/>
        </w:rPr>
        <w:t>based reporting</w:t>
      </w:r>
      <w:r w:rsidR="00187635">
        <w:rPr>
          <w:b/>
          <w:bCs/>
        </w:rPr>
        <w:t xml:space="preserve"> and prioritization</w:t>
      </w:r>
      <w:r w:rsidR="001F51E5">
        <w:t>.</w:t>
      </w:r>
    </w:p>
    <w:p w14:paraId="53E80CF2" w14:textId="55ADDD0D" w:rsidR="005A3D79" w:rsidRDefault="005A3D79" w:rsidP="004D68A7">
      <w:pPr>
        <w:pStyle w:val="3GPPText"/>
        <w:numPr>
          <w:ilvl w:val="1"/>
          <w:numId w:val="28"/>
        </w:numPr>
      </w:pPr>
      <w:r>
        <w:t>Overall the concept of trigger</w:t>
      </w:r>
      <w:r w:rsidR="00A65A0A">
        <w:t xml:space="preserve"> / filter-based reporting can be generalized in the way that a UE is given decision power to provide gNB with measurements</w:t>
      </w:r>
      <w:r w:rsidR="003159E5">
        <w:t xml:space="preserve"> which have largest impact on performance in the same time saving the CSI report payload by </w:t>
      </w:r>
      <w:r w:rsidR="009E4199">
        <w:t>filtering the less important measurements.</w:t>
      </w:r>
      <w:r w:rsidR="00635835">
        <w:t xml:space="preserve"> A simplest example is if a measurement of a periodic CSI is not changed in some </w:t>
      </w:r>
      <w:r w:rsidR="00366FBE">
        <w:t xml:space="preserve">margin, the report may not be multiplexed. Of course, the CSI report content should be modified to </w:t>
      </w:r>
      <w:r w:rsidR="00D53D65">
        <w:t>indicate which CSI reports are actually transmitted.</w:t>
      </w:r>
    </w:p>
    <w:p w14:paraId="095BED1B" w14:textId="3BA2D9EE" w:rsidR="00D53D65" w:rsidRDefault="00D53D65" w:rsidP="004D68A7">
      <w:pPr>
        <w:pStyle w:val="3GPPText"/>
        <w:numPr>
          <w:ilvl w:val="1"/>
          <w:numId w:val="28"/>
        </w:numPr>
      </w:pPr>
      <w:r>
        <w:t xml:space="preserve">Similar mechanism can be applied </w:t>
      </w:r>
      <w:r w:rsidR="005A4B2C">
        <w:t xml:space="preserve">for CSI part 1 and CSI part 2, where the content of CSI part 2 may be referred by CSI part 1. The actual content of the CSI part 2 may be a function of </w:t>
      </w:r>
      <w:r w:rsidR="0009219A">
        <w:t>measurements, e.g. measurements with large observed interference or least observed interference can be prioritized for multiplexing</w:t>
      </w:r>
      <w:r w:rsidR="002F516B">
        <w:t>.</w:t>
      </w:r>
    </w:p>
    <w:p w14:paraId="26F6CBF8" w14:textId="3582722E" w:rsidR="00CF2582" w:rsidRDefault="00CF2582" w:rsidP="00697453">
      <w:pPr>
        <w:pStyle w:val="3GPPText"/>
      </w:pPr>
    </w:p>
    <w:p w14:paraId="686313F1" w14:textId="789C20B6" w:rsidR="00D62352" w:rsidRPr="004D6312" w:rsidRDefault="00D62352" w:rsidP="00697453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 w:rsidR="00F10FC4">
        <w:rPr>
          <w:b/>
          <w:bCs/>
        </w:rPr>
        <w:t xml:space="preserve"> 2</w:t>
      </w:r>
    </w:p>
    <w:p w14:paraId="65E67839" w14:textId="456C45C2" w:rsidR="00D62352" w:rsidRPr="00BB036B" w:rsidRDefault="00F10FC4" w:rsidP="004D6312">
      <w:pPr>
        <w:pStyle w:val="3GPPText"/>
        <w:numPr>
          <w:ilvl w:val="0"/>
          <w:numId w:val="30"/>
        </w:numPr>
      </w:pPr>
      <w:r>
        <w:rPr>
          <w:i/>
          <w:iCs/>
          <w:lang w:val="en-GB"/>
        </w:rPr>
        <w:t>RAN1 to c</w:t>
      </w:r>
      <w:r w:rsidRPr="001809BA">
        <w:rPr>
          <w:i/>
          <w:iCs/>
          <w:lang w:val="en-GB"/>
        </w:rPr>
        <w:t xml:space="preserve">onsider </w:t>
      </w:r>
      <w:r>
        <w:rPr>
          <w:i/>
          <w:iCs/>
          <w:lang w:val="en-GB"/>
        </w:rPr>
        <w:t xml:space="preserve">specifying </w:t>
      </w:r>
      <w:r w:rsidR="00D62352" w:rsidRPr="00885FDB">
        <w:rPr>
          <w:i/>
          <w:iCs/>
          <w:lang w:val="en-GB"/>
        </w:rPr>
        <w:t>mechanisms to activ</w:t>
      </w:r>
      <w:r w:rsidR="00182180" w:rsidRPr="00885FDB">
        <w:rPr>
          <w:i/>
          <w:iCs/>
          <w:lang w:val="en-GB"/>
        </w:rPr>
        <w:t>ate</w:t>
      </w:r>
      <w:r w:rsidR="00D62352" w:rsidRPr="00885FDB">
        <w:rPr>
          <w:i/>
          <w:iCs/>
          <w:lang w:val="en-GB"/>
        </w:rPr>
        <w:t xml:space="preserve"> averaging </w:t>
      </w:r>
      <w:r w:rsidR="00491132">
        <w:rPr>
          <w:i/>
          <w:iCs/>
          <w:lang w:val="en-GB"/>
        </w:rPr>
        <w:t xml:space="preserve">/ filtering </w:t>
      </w:r>
      <w:r w:rsidR="00D62352" w:rsidRPr="00885FDB">
        <w:rPr>
          <w:i/>
          <w:iCs/>
          <w:lang w:val="en-GB"/>
        </w:rPr>
        <w:t>o</w:t>
      </w:r>
      <w:r w:rsidR="001A555E" w:rsidRPr="00885FDB">
        <w:rPr>
          <w:i/>
          <w:iCs/>
          <w:lang w:val="en-GB"/>
        </w:rPr>
        <w:t xml:space="preserve">ver </w:t>
      </w:r>
      <w:r w:rsidR="00491132">
        <w:rPr>
          <w:i/>
          <w:iCs/>
          <w:lang w:val="en-GB"/>
        </w:rPr>
        <w:t xml:space="preserve">a specified number of </w:t>
      </w:r>
      <w:r w:rsidR="001A555E" w:rsidRPr="00885FDB">
        <w:rPr>
          <w:i/>
          <w:iCs/>
          <w:lang w:val="en-GB"/>
        </w:rPr>
        <w:t>CSI-RS</w:t>
      </w:r>
      <w:r w:rsidR="00511FE4" w:rsidRPr="00885FDB">
        <w:rPr>
          <w:i/>
          <w:iCs/>
          <w:lang w:val="en-GB"/>
        </w:rPr>
        <w:t xml:space="preserve"> </w:t>
      </w:r>
      <w:r w:rsidR="00E6324E">
        <w:rPr>
          <w:i/>
          <w:iCs/>
          <w:lang w:val="en-GB"/>
        </w:rPr>
        <w:t>resources</w:t>
      </w:r>
      <w:r w:rsidR="00491132">
        <w:rPr>
          <w:i/>
          <w:iCs/>
          <w:lang w:val="en-GB"/>
        </w:rPr>
        <w:t xml:space="preserve">/slots </w:t>
      </w:r>
      <w:r w:rsidR="00C95AD7" w:rsidRPr="00885FDB">
        <w:rPr>
          <w:i/>
          <w:iCs/>
          <w:lang w:val="en-GB"/>
        </w:rPr>
        <w:t>for a given CSI report</w:t>
      </w:r>
    </w:p>
    <w:p w14:paraId="50960FF0" w14:textId="77777777" w:rsidR="00BB036B" w:rsidRDefault="00BB036B" w:rsidP="00BB036B">
      <w:pPr>
        <w:pStyle w:val="3GPPText"/>
        <w:rPr>
          <w:b/>
          <w:bCs/>
          <w:lang w:val="en-GB"/>
        </w:rPr>
      </w:pPr>
    </w:p>
    <w:p w14:paraId="4ED2A703" w14:textId="4A3E3C24" w:rsidR="00BB036B" w:rsidRPr="00BB036B" w:rsidRDefault="00BB036B" w:rsidP="00BB036B">
      <w:pPr>
        <w:pStyle w:val="3GPPText"/>
        <w:rPr>
          <w:b/>
          <w:bCs/>
        </w:rPr>
      </w:pPr>
      <w:r w:rsidRPr="00BB036B">
        <w:rPr>
          <w:b/>
          <w:bCs/>
          <w:lang w:val="en-GB"/>
        </w:rPr>
        <w:lastRenderedPageBreak/>
        <w:t>Proposal 3</w:t>
      </w:r>
    </w:p>
    <w:p w14:paraId="0EF167F8" w14:textId="0790E633" w:rsidR="00C95AD7" w:rsidRDefault="00BB036B" w:rsidP="004D6312">
      <w:pPr>
        <w:pStyle w:val="3GPPText"/>
        <w:numPr>
          <w:ilvl w:val="0"/>
          <w:numId w:val="30"/>
        </w:numPr>
      </w:pPr>
      <w:r>
        <w:rPr>
          <w:i/>
          <w:iCs/>
          <w:lang w:val="en-GB"/>
        </w:rPr>
        <w:t>RAN1 to c</w:t>
      </w:r>
      <w:r w:rsidRPr="001809BA">
        <w:rPr>
          <w:i/>
          <w:iCs/>
          <w:lang w:val="en-GB"/>
        </w:rPr>
        <w:t>onsider</w:t>
      </w:r>
      <w:r>
        <w:rPr>
          <w:i/>
          <w:iCs/>
          <w:lang w:val="en-GB"/>
        </w:rPr>
        <w:t xml:space="preserve"> </w:t>
      </w:r>
      <w:r w:rsidR="00480091">
        <w:rPr>
          <w:i/>
          <w:iCs/>
          <w:lang w:val="en-GB"/>
        </w:rPr>
        <w:t xml:space="preserve">specifying mechanisms of filtered </w:t>
      </w:r>
      <w:r w:rsidR="0047092C">
        <w:rPr>
          <w:i/>
          <w:iCs/>
          <w:lang w:val="en-GB"/>
        </w:rPr>
        <w:t>CSI reporting</w:t>
      </w:r>
      <w:r w:rsidR="00075312">
        <w:rPr>
          <w:i/>
          <w:iCs/>
          <w:lang w:val="en-GB"/>
        </w:rPr>
        <w:t xml:space="preserve"> wherein a sub-set of </w:t>
      </w:r>
      <w:r w:rsidR="00720DE4">
        <w:rPr>
          <w:i/>
          <w:iCs/>
          <w:lang w:val="en-GB"/>
        </w:rPr>
        <w:t>CSI information is sent based on a condition evaluated by the UE</w:t>
      </w:r>
    </w:p>
    <w:p w14:paraId="0975EC32" w14:textId="72F7B8F9" w:rsidR="00DD3A30" w:rsidRPr="00484473" w:rsidRDefault="00DD3A30" w:rsidP="00306998">
      <w:pPr>
        <w:pStyle w:val="3GPPText"/>
        <w:numPr>
          <w:ilvl w:val="1"/>
          <w:numId w:val="30"/>
        </w:numPr>
        <w:rPr>
          <w:i/>
          <w:iCs/>
        </w:rPr>
      </w:pPr>
      <w:r w:rsidRPr="00484473">
        <w:rPr>
          <w:i/>
          <w:iCs/>
        </w:rPr>
        <w:t xml:space="preserve">FFS </w:t>
      </w:r>
      <w:r w:rsidR="00484473" w:rsidRPr="00484473">
        <w:rPr>
          <w:i/>
          <w:iCs/>
        </w:rPr>
        <w:t>conditions</w:t>
      </w:r>
      <w:r w:rsidR="002F516B">
        <w:rPr>
          <w:i/>
          <w:iCs/>
        </w:rPr>
        <w:t>, th</w:t>
      </w:r>
      <w:r w:rsidR="00EB12AF">
        <w:rPr>
          <w:i/>
          <w:iCs/>
        </w:rPr>
        <w:t>r</w:t>
      </w:r>
      <w:r w:rsidR="002F516B">
        <w:rPr>
          <w:i/>
          <w:iCs/>
        </w:rPr>
        <w:t>esholds</w:t>
      </w:r>
    </w:p>
    <w:p w14:paraId="35D25FB1" w14:textId="2A293228" w:rsidR="00306998" w:rsidRPr="00484473" w:rsidRDefault="00DD3A30" w:rsidP="00306998">
      <w:pPr>
        <w:pStyle w:val="3GPPText"/>
        <w:numPr>
          <w:ilvl w:val="1"/>
          <w:numId w:val="30"/>
        </w:numPr>
        <w:rPr>
          <w:i/>
          <w:iCs/>
        </w:rPr>
      </w:pPr>
      <w:r w:rsidRPr="00484473">
        <w:rPr>
          <w:i/>
          <w:iCs/>
        </w:rPr>
        <w:t>FFS signaling details</w:t>
      </w:r>
    </w:p>
    <w:p w14:paraId="7AF30089" w14:textId="77777777" w:rsidR="004D6312" w:rsidRDefault="004D6312" w:rsidP="004D6312">
      <w:pPr>
        <w:pStyle w:val="3GPPText"/>
      </w:pPr>
    </w:p>
    <w:p w14:paraId="40E2E4DC" w14:textId="270505B6" w:rsidR="00075FA4" w:rsidRDefault="00A30BC7" w:rsidP="0037514F">
      <w:pPr>
        <w:pStyle w:val="Heading2"/>
      </w:pPr>
      <w:bookmarkStart w:id="8" w:name="_Ref47736689"/>
      <w:r>
        <w:t>CSI multiplexing &amp; prioritization</w:t>
      </w:r>
      <w:bookmarkEnd w:id="8"/>
    </w:p>
    <w:p w14:paraId="78E0B8A5" w14:textId="5DB2679F" w:rsidR="00A30BC7" w:rsidRDefault="002351B3" w:rsidP="00697453">
      <w:pPr>
        <w:pStyle w:val="3GPPText"/>
      </w:pPr>
      <w:r>
        <w:t>I</w:t>
      </w:r>
      <w:r w:rsidR="00123C25">
        <w:t xml:space="preserve">n Rel.15 and Rel.16 specifications </w:t>
      </w:r>
      <w:r w:rsidR="00A30BC7">
        <w:t>usually</w:t>
      </w:r>
      <w:r w:rsidR="00484473">
        <w:t xml:space="preserve"> treat</w:t>
      </w:r>
      <w:r w:rsidR="00A30BC7">
        <w:t xml:space="preserve"> </w:t>
      </w:r>
      <w:r w:rsidR="00EF1302">
        <w:t>a</w:t>
      </w:r>
      <w:r w:rsidR="00DE3AE9">
        <w:t xml:space="preserve"> P/SP-</w:t>
      </w:r>
      <w:r w:rsidR="00A30BC7">
        <w:t xml:space="preserve">CSI </w:t>
      </w:r>
      <w:r w:rsidR="00DE3AE9">
        <w:t>on PUCCH</w:t>
      </w:r>
      <w:r w:rsidR="00A30BC7">
        <w:t xml:space="preserve"> </w:t>
      </w:r>
      <w:r w:rsidR="00EA79CE">
        <w:t xml:space="preserve">with </w:t>
      </w:r>
      <w:r w:rsidR="00A30BC7">
        <w:t xml:space="preserve">the least priority when </w:t>
      </w:r>
      <w:r w:rsidR="00EA79CE">
        <w:t xml:space="preserve">it </w:t>
      </w:r>
      <w:r w:rsidR="00A30BC7">
        <w:t>collides with other channels.</w:t>
      </w:r>
      <w:r w:rsidR="0037514F">
        <w:t xml:space="preserve"> However, this could be revised </w:t>
      </w:r>
      <w:r w:rsidR="00EF1302">
        <w:t xml:space="preserve">assuming </w:t>
      </w:r>
      <w:r w:rsidR="008B407D">
        <w:t xml:space="preserve">the </w:t>
      </w:r>
      <w:r w:rsidR="0037514F">
        <w:t>CSI report for URLLC traffic also has high importance</w:t>
      </w:r>
      <w:r w:rsidR="00350248">
        <w:t>, especially if it gets enhancements in Rel-17.</w:t>
      </w:r>
    </w:p>
    <w:p w14:paraId="40F5FED2" w14:textId="54A000A7" w:rsidR="00FA256F" w:rsidRDefault="0037420B" w:rsidP="00F85734">
      <w:pPr>
        <w:pStyle w:val="3GPPText"/>
      </w:pPr>
      <w:r>
        <w:t>To resolve that, the P/SP-CSI first needs to be associated with a priority index, through semi-static configuration o</w:t>
      </w:r>
      <w:r w:rsidR="001F2B28">
        <w:t>r</w:t>
      </w:r>
      <w:r>
        <w:t xml:space="preserve"> activation signal. Second, the </w:t>
      </w:r>
      <w:r w:rsidR="00155B52">
        <w:t>multiplexing &amp; prioritization procedures need additional handling based on the indicated high</w:t>
      </w:r>
      <w:r w:rsidR="001F2B28">
        <w:t xml:space="preserve"> or regular</w:t>
      </w:r>
      <w:r w:rsidR="00155B52">
        <w:t xml:space="preserve"> priority.</w:t>
      </w:r>
    </w:p>
    <w:p w14:paraId="6A20BD41" w14:textId="77777777" w:rsidR="00155B52" w:rsidRDefault="00155B52" w:rsidP="00F85734">
      <w:pPr>
        <w:pStyle w:val="3GPPText"/>
      </w:pPr>
    </w:p>
    <w:p w14:paraId="63D7494C" w14:textId="49AE475F" w:rsidR="00FA256F" w:rsidRPr="00FA256F" w:rsidRDefault="00FA256F" w:rsidP="00F85734">
      <w:pPr>
        <w:pStyle w:val="3GPPText"/>
        <w:rPr>
          <w:b/>
          <w:bCs/>
        </w:rPr>
      </w:pPr>
      <w:r w:rsidRPr="00FA256F">
        <w:rPr>
          <w:b/>
          <w:bCs/>
        </w:rPr>
        <w:t xml:space="preserve">Proposal </w:t>
      </w:r>
      <w:r w:rsidR="00484473">
        <w:rPr>
          <w:b/>
          <w:bCs/>
        </w:rPr>
        <w:t>4</w:t>
      </w:r>
    </w:p>
    <w:p w14:paraId="13CAB54D" w14:textId="59F6C7AA" w:rsidR="00FA256F" w:rsidRPr="00484473" w:rsidRDefault="006F5B71" w:rsidP="00FA256F">
      <w:pPr>
        <w:pStyle w:val="3GPPText"/>
        <w:numPr>
          <w:ilvl w:val="0"/>
          <w:numId w:val="30"/>
        </w:numPr>
        <w:rPr>
          <w:i/>
          <w:iCs/>
        </w:rPr>
      </w:pPr>
      <w:r w:rsidRPr="00484473">
        <w:rPr>
          <w:i/>
          <w:iCs/>
        </w:rPr>
        <w:t>RAN1 to c</w:t>
      </w:r>
      <w:r w:rsidR="00FA256F" w:rsidRPr="00484473">
        <w:rPr>
          <w:i/>
          <w:iCs/>
        </w:rPr>
        <w:t>onsider assigning a priority index to P</w:t>
      </w:r>
      <w:r w:rsidR="00BE601C" w:rsidRPr="00484473">
        <w:rPr>
          <w:i/>
          <w:iCs/>
        </w:rPr>
        <w:t>/SP</w:t>
      </w:r>
      <w:r w:rsidR="00FA256F" w:rsidRPr="00484473">
        <w:rPr>
          <w:i/>
          <w:iCs/>
        </w:rPr>
        <w:t xml:space="preserve">-CSI </w:t>
      </w:r>
      <w:r w:rsidR="00BE601C" w:rsidRPr="00484473">
        <w:rPr>
          <w:i/>
          <w:iCs/>
        </w:rPr>
        <w:t xml:space="preserve">on PUCCH </w:t>
      </w:r>
      <w:r w:rsidR="00FA256F" w:rsidRPr="00484473">
        <w:rPr>
          <w:i/>
          <w:iCs/>
        </w:rPr>
        <w:t>and handle collision &amp; multiplexing scenarios based on the associated priority</w:t>
      </w:r>
    </w:p>
    <w:p w14:paraId="5CCB5484" w14:textId="77777777" w:rsidR="004D6312" w:rsidRPr="00F85734" w:rsidRDefault="004D6312" w:rsidP="004D6312">
      <w:pPr>
        <w:pStyle w:val="3GPPText"/>
      </w:pP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330D342F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 xml:space="preserve">In this contribution the </w:t>
      </w:r>
      <w:r>
        <w:rPr>
          <w:lang w:val="en-GB"/>
        </w:rPr>
        <w:t>CSI</w:t>
      </w:r>
      <w:r w:rsidR="00F72DFE">
        <w:rPr>
          <w:lang w:val="en-GB"/>
        </w:rPr>
        <w:t xml:space="preserve"> measurement and</w:t>
      </w:r>
      <w:r>
        <w:rPr>
          <w:lang w:val="en-GB"/>
        </w:rPr>
        <w:t xml:space="preserve"> feedback enhancements targeting URLLC/IIOT scenarios in Release 17 have been presented. Based on analysis and discussion, the following observations and proposals have been made:</w:t>
      </w:r>
    </w:p>
    <w:p w14:paraId="4FC495DB" w14:textId="77777777" w:rsidR="00F72DFE" w:rsidRDefault="00F72DFE" w:rsidP="00F72DFE">
      <w:pPr>
        <w:pStyle w:val="3GPPText"/>
        <w:rPr>
          <w:b/>
          <w:bCs/>
          <w:lang w:val="en-GB"/>
        </w:rPr>
      </w:pPr>
    </w:p>
    <w:p w14:paraId="43B5E02E" w14:textId="77777777" w:rsidR="00F72DFE" w:rsidRPr="00B44FAC" w:rsidRDefault="00F72DFE" w:rsidP="00F72DFE">
      <w:pPr>
        <w:pStyle w:val="3GPPText"/>
        <w:rPr>
          <w:b/>
          <w:bCs/>
          <w:lang w:val="en-GB"/>
        </w:rPr>
      </w:pPr>
      <w:r w:rsidRPr="00B44FAC">
        <w:rPr>
          <w:b/>
          <w:bCs/>
          <w:lang w:val="en-GB"/>
        </w:rPr>
        <w:t>Observation 1</w:t>
      </w:r>
    </w:p>
    <w:p w14:paraId="33661496" w14:textId="77777777" w:rsidR="00F72DFE" w:rsidRPr="005B346E" w:rsidRDefault="00F72DFE" w:rsidP="00F72DFE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5B346E">
        <w:rPr>
          <w:i/>
          <w:iCs/>
          <w:lang w:val="en-GB"/>
        </w:rPr>
        <w:t>In non-full buffer traffic scenarios with bursty interference (low interference correlation in time), the MCS accuracy setting is limited by interference prediction accuracy</w:t>
      </w:r>
    </w:p>
    <w:p w14:paraId="6E308A18" w14:textId="77777777" w:rsidR="00F72DFE" w:rsidRDefault="00F72DFE" w:rsidP="00F72DFE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5B346E">
        <w:rPr>
          <w:i/>
          <w:iCs/>
          <w:lang w:val="en-GB"/>
        </w:rPr>
        <w:t>The interference prediction accuracy in bursty interference scenarios could not be compensated by faster CSI report</w:t>
      </w:r>
    </w:p>
    <w:p w14:paraId="4FFAB6E3" w14:textId="77777777" w:rsidR="000634D9" w:rsidRDefault="000634D9" w:rsidP="00F72DFE">
      <w:pPr>
        <w:pStyle w:val="3GPPText"/>
        <w:rPr>
          <w:b/>
          <w:bCs/>
          <w:lang w:val="en-GB"/>
        </w:rPr>
      </w:pPr>
    </w:p>
    <w:p w14:paraId="7057BA3A" w14:textId="1FCE7F6A" w:rsidR="00F72DFE" w:rsidRPr="00D23673" w:rsidRDefault="00F72DFE" w:rsidP="00F72DFE">
      <w:pPr>
        <w:pStyle w:val="3GPPText"/>
        <w:rPr>
          <w:b/>
          <w:bCs/>
          <w:lang w:val="en-GB"/>
        </w:rPr>
      </w:pPr>
      <w:r w:rsidRPr="00D23673">
        <w:rPr>
          <w:b/>
          <w:bCs/>
          <w:lang w:val="en-GB"/>
        </w:rPr>
        <w:t>Observation 2</w:t>
      </w:r>
    </w:p>
    <w:p w14:paraId="70902B5E" w14:textId="77777777" w:rsidR="00F72DFE" w:rsidRPr="00D23673" w:rsidRDefault="00F72DFE" w:rsidP="00F72DFE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 w:rsidRPr="00D23673">
        <w:rPr>
          <w:i/>
          <w:iCs/>
          <w:lang w:val="en-GB"/>
        </w:rPr>
        <w:t>Rel.17 URLLC/IIoT work on CSI enhancement should prioritize analysis and design of more accurate</w:t>
      </w:r>
      <w:r>
        <w:rPr>
          <w:i/>
          <w:iCs/>
          <w:lang w:val="en-GB"/>
        </w:rPr>
        <w:t xml:space="preserve"> and/or more conservative interference prediction rather than faster CSI reporting</w:t>
      </w:r>
    </w:p>
    <w:p w14:paraId="52EF8117" w14:textId="027AD87D" w:rsidR="00FF3F21" w:rsidRDefault="00FF3F21" w:rsidP="00FF3F21">
      <w:pPr>
        <w:pStyle w:val="3GPPText"/>
        <w:rPr>
          <w:lang w:val="en-GB"/>
        </w:rPr>
      </w:pPr>
    </w:p>
    <w:p w14:paraId="6BF0631A" w14:textId="77777777" w:rsidR="00F72DFE" w:rsidRPr="00B44FAC" w:rsidRDefault="00F72DFE" w:rsidP="00F72DFE">
      <w:pPr>
        <w:pStyle w:val="3GPPText"/>
        <w:rPr>
          <w:b/>
          <w:bCs/>
          <w:lang w:val="en-GB"/>
        </w:rPr>
      </w:pPr>
      <w:r w:rsidRPr="00B44FA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</w:p>
    <w:p w14:paraId="0016D23D" w14:textId="77777777" w:rsidR="00F72DFE" w:rsidRDefault="00F72DFE" w:rsidP="00F72DFE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>
        <w:rPr>
          <w:i/>
          <w:iCs/>
          <w:lang w:val="en-GB"/>
        </w:rPr>
        <w:t>There may be no room for further CSI computation time reduction without optimization of CSI report contents and/or measurements</w:t>
      </w:r>
    </w:p>
    <w:p w14:paraId="068C0FF5" w14:textId="77777777" w:rsidR="00F72DFE" w:rsidRDefault="00F72DFE" w:rsidP="00F72DFE">
      <w:pPr>
        <w:pStyle w:val="3GPPText"/>
        <w:numPr>
          <w:ilvl w:val="0"/>
          <w:numId w:val="26"/>
        </w:numPr>
        <w:rPr>
          <w:i/>
          <w:iCs/>
          <w:lang w:val="en-GB"/>
        </w:rPr>
      </w:pPr>
      <w:r>
        <w:rPr>
          <w:i/>
          <w:iCs/>
          <w:lang w:val="en-GB"/>
        </w:rPr>
        <w:t>The computation time may be revised if new CSI reporting procedures impacting it are introduced</w:t>
      </w:r>
    </w:p>
    <w:p w14:paraId="3DCFE77C" w14:textId="0D7DF94C" w:rsidR="00F72DFE" w:rsidRDefault="00F72DFE" w:rsidP="00FF3F21">
      <w:pPr>
        <w:pStyle w:val="3GPPText"/>
        <w:rPr>
          <w:lang w:val="en-GB"/>
        </w:rPr>
      </w:pPr>
    </w:p>
    <w:p w14:paraId="6892DBA9" w14:textId="77777777" w:rsidR="00F72DFE" w:rsidRPr="001809BA" w:rsidRDefault="00F72DFE" w:rsidP="00F72DFE">
      <w:pPr>
        <w:pStyle w:val="3GPPText"/>
        <w:rPr>
          <w:b/>
          <w:bCs/>
          <w:lang w:val="en-GB"/>
        </w:rPr>
      </w:pPr>
      <w:r w:rsidRPr="001809B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</w:p>
    <w:p w14:paraId="6501BEC7" w14:textId="77777777" w:rsidR="00F72DFE" w:rsidRPr="002F0DD0" w:rsidRDefault="00F72DFE" w:rsidP="00F72DFE">
      <w:pPr>
        <w:pStyle w:val="3GPPText"/>
        <w:numPr>
          <w:ilvl w:val="0"/>
          <w:numId w:val="26"/>
        </w:numPr>
        <w:rPr>
          <w:lang w:val="en-GB"/>
        </w:rPr>
      </w:pPr>
      <w:r>
        <w:rPr>
          <w:i/>
          <w:iCs/>
          <w:lang w:val="en-GB"/>
        </w:rPr>
        <w:t>RAN1 to c</w:t>
      </w:r>
      <w:r w:rsidRPr="001809BA">
        <w:rPr>
          <w:i/>
          <w:iCs/>
          <w:lang w:val="en-GB"/>
        </w:rPr>
        <w:t>onsider A-CSI on PUCCH triggered by a Group Common DCI</w:t>
      </w:r>
      <w:r>
        <w:rPr>
          <w:i/>
          <w:iCs/>
          <w:lang w:val="en-GB"/>
        </w:rPr>
        <w:t xml:space="preserve"> as an enhancement to CSI framework</w:t>
      </w:r>
    </w:p>
    <w:p w14:paraId="0F00D713" w14:textId="77777777" w:rsidR="00F72DFE" w:rsidRPr="002C2B40" w:rsidRDefault="00F72DFE" w:rsidP="00F72DFE">
      <w:pPr>
        <w:pStyle w:val="3GPPText"/>
        <w:numPr>
          <w:ilvl w:val="1"/>
          <w:numId w:val="26"/>
        </w:numPr>
        <w:rPr>
          <w:lang w:val="en-GB"/>
        </w:rPr>
      </w:pPr>
      <w:r>
        <w:rPr>
          <w:i/>
          <w:iCs/>
          <w:lang w:val="en-GB"/>
        </w:rPr>
        <w:lastRenderedPageBreak/>
        <w:t>FFS</w:t>
      </w:r>
      <w:r w:rsidRPr="007540FE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details (monitoring configuration, </w:t>
      </w:r>
      <w:r w:rsidRPr="007540FE">
        <w:rPr>
          <w:i/>
          <w:iCs/>
          <w:lang w:val="en-GB"/>
        </w:rPr>
        <w:t>RNTI</w:t>
      </w:r>
      <w:r>
        <w:rPr>
          <w:i/>
          <w:iCs/>
          <w:lang w:val="en-GB"/>
        </w:rPr>
        <w:t xml:space="preserve">, </w:t>
      </w:r>
      <w:r w:rsidRPr="007540FE">
        <w:rPr>
          <w:i/>
          <w:iCs/>
          <w:lang w:val="en-GB"/>
        </w:rPr>
        <w:t>content</w:t>
      </w:r>
      <w:r>
        <w:rPr>
          <w:i/>
          <w:iCs/>
          <w:lang w:val="en-GB"/>
        </w:rPr>
        <w:t>s</w:t>
      </w:r>
      <w:r w:rsidRPr="007540FE">
        <w:rPr>
          <w:i/>
          <w:iCs/>
          <w:lang w:val="en-GB"/>
        </w:rPr>
        <w:t xml:space="preserve">, timeline, </w:t>
      </w:r>
      <w:r>
        <w:rPr>
          <w:i/>
          <w:iCs/>
          <w:lang w:val="en-GB"/>
        </w:rPr>
        <w:t>etc)</w:t>
      </w:r>
    </w:p>
    <w:p w14:paraId="34D19D78" w14:textId="77777777" w:rsidR="00F72DFE" w:rsidRDefault="00F72DFE" w:rsidP="00FF3F21">
      <w:pPr>
        <w:pStyle w:val="3GPPText"/>
        <w:rPr>
          <w:lang w:val="en-GB"/>
        </w:rPr>
      </w:pPr>
    </w:p>
    <w:p w14:paraId="76E444F1" w14:textId="77777777" w:rsidR="00F72DFE" w:rsidRPr="004D6312" w:rsidRDefault="00F72DFE" w:rsidP="00F72DFE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>
        <w:rPr>
          <w:b/>
          <w:bCs/>
        </w:rPr>
        <w:t xml:space="preserve"> 2</w:t>
      </w:r>
    </w:p>
    <w:p w14:paraId="2E35B894" w14:textId="77777777" w:rsidR="00F72DFE" w:rsidRPr="00BB036B" w:rsidRDefault="00F72DFE" w:rsidP="00F72DFE">
      <w:pPr>
        <w:pStyle w:val="3GPPText"/>
        <w:numPr>
          <w:ilvl w:val="0"/>
          <w:numId w:val="30"/>
        </w:numPr>
      </w:pPr>
      <w:r>
        <w:rPr>
          <w:i/>
          <w:iCs/>
          <w:lang w:val="en-GB"/>
        </w:rPr>
        <w:t>RAN1 to c</w:t>
      </w:r>
      <w:r w:rsidRPr="001809BA">
        <w:rPr>
          <w:i/>
          <w:iCs/>
          <w:lang w:val="en-GB"/>
        </w:rPr>
        <w:t xml:space="preserve">onsider </w:t>
      </w:r>
      <w:r>
        <w:rPr>
          <w:i/>
          <w:iCs/>
          <w:lang w:val="en-GB"/>
        </w:rPr>
        <w:t xml:space="preserve">specifying </w:t>
      </w:r>
      <w:r w:rsidRPr="00885FDB">
        <w:rPr>
          <w:i/>
          <w:iCs/>
          <w:lang w:val="en-GB"/>
        </w:rPr>
        <w:t xml:space="preserve">mechanisms to activate averaging </w:t>
      </w:r>
      <w:r>
        <w:rPr>
          <w:i/>
          <w:iCs/>
          <w:lang w:val="en-GB"/>
        </w:rPr>
        <w:t xml:space="preserve">/ filtering </w:t>
      </w:r>
      <w:r w:rsidRPr="00885FDB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 xml:space="preserve">a specified number of </w:t>
      </w:r>
      <w:r w:rsidRPr="00885FDB">
        <w:rPr>
          <w:i/>
          <w:iCs/>
          <w:lang w:val="en-GB"/>
        </w:rPr>
        <w:t xml:space="preserve">CSI-RS </w:t>
      </w:r>
      <w:r>
        <w:rPr>
          <w:i/>
          <w:iCs/>
          <w:lang w:val="en-GB"/>
        </w:rPr>
        <w:t xml:space="preserve">resources/slots </w:t>
      </w:r>
      <w:r w:rsidRPr="00885FDB">
        <w:rPr>
          <w:i/>
          <w:iCs/>
          <w:lang w:val="en-GB"/>
        </w:rPr>
        <w:t>for a given CSI report</w:t>
      </w:r>
    </w:p>
    <w:p w14:paraId="6F003AFF" w14:textId="77777777" w:rsidR="00F72DFE" w:rsidRPr="00F72DFE" w:rsidRDefault="00F72DFE" w:rsidP="00FF3F21">
      <w:pPr>
        <w:pStyle w:val="3GPPText"/>
      </w:pPr>
    </w:p>
    <w:p w14:paraId="3F628248" w14:textId="77777777" w:rsidR="00F72DFE" w:rsidRPr="00BB036B" w:rsidRDefault="00F72DFE" w:rsidP="00F72DFE">
      <w:pPr>
        <w:pStyle w:val="3GPPText"/>
        <w:rPr>
          <w:b/>
          <w:bCs/>
        </w:rPr>
      </w:pPr>
      <w:r w:rsidRPr="00BB036B">
        <w:rPr>
          <w:b/>
          <w:bCs/>
          <w:lang w:val="en-GB"/>
        </w:rPr>
        <w:t>Proposal 3</w:t>
      </w:r>
    </w:p>
    <w:p w14:paraId="412CE81C" w14:textId="77777777" w:rsidR="00F72DFE" w:rsidRDefault="00F72DFE" w:rsidP="00F72DFE">
      <w:pPr>
        <w:pStyle w:val="3GPPText"/>
        <w:numPr>
          <w:ilvl w:val="0"/>
          <w:numId w:val="30"/>
        </w:numPr>
      </w:pPr>
      <w:r>
        <w:rPr>
          <w:i/>
          <w:iCs/>
          <w:lang w:val="en-GB"/>
        </w:rPr>
        <w:t>RAN1 to c</w:t>
      </w:r>
      <w:r w:rsidRPr="001809BA">
        <w:rPr>
          <w:i/>
          <w:iCs/>
          <w:lang w:val="en-GB"/>
        </w:rPr>
        <w:t>onsider</w:t>
      </w:r>
      <w:r>
        <w:rPr>
          <w:i/>
          <w:iCs/>
          <w:lang w:val="en-GB"/>
        </w:rPr>
        <w:t xml:space="preserve"> specifying mechanisms of filtered CSI reporting wherein a sub-set of CSI information is sent based on a condition evaluated by the UE</w:t>
      </w:r>
    </w:p>
    <w:p w14:paraId="72D15FD9" w14:textId="77777777" w:rsidR="00F72DFE" w:rsidRPr="00484473" w:rsidRDefault="00F72DFE" w:rsidP="00F72DFE">
      <w:pPr>
        <w:pStyle w:val="3GPPText"/>
        <w:numPr>
          <w:ilvl w:val="1"/>
          <w:numId w:val="30"/>
        </w:numPr>
        <w:rPr>
          <w:i/>
          <w:iCs/>
        </w:rPr>
      </w:pPr>
      <w:r w:rsidRPr="00484473">
        <w:rPr>
          <w:i/>
          <w:iCs/>
        </w:rPr>
        <w:t>FFS conditions</w:t>
      </w:r>
      <w:r>
        <w:rPr>
          <w:i/>
          <w:iCs/>
        </w:rPr>
        <w:t>, thresholds</w:t>
      </w:r>
    </w:p>
    <w:p w14:paraId="6556F454" w14:textId="77777777" w:rsidR="00F72DFE" w:rsidRPr="00484473" w:rsidRDefault="00F72DFE" w:rsidP="00F72DFE">
      <w:pPr>
        <w:pStyle w:val="3GPPText"/>
        <w:numPr>
          <w:ilvl w:val="1"/>
          <w:numId w:val="30"/>
        </w:numPr>
        <w:rPr>
          <w:i/>
          <w:iCs/>
        </w:rPr>
      </w:pPr>
      <w:r w:rsidRPr="00484473">
        <w:rPr>
          <w:i/>
          <w:iCs/>
        </w:rPr>
        <w:t>FFS signaling details</w:t>
      </w:r>
    </w:p>
    <w:p w14:paraId="6AAE64EB" w14:textId="77777777" w:rsidR="00F72DFE" w:rsidRDefault="00F72DFE" w:rsidP="00FF3F21">
      <w:pPr>
        <w:pStyle w:val="3GPPText"/>
        <w:rPr>
          <w:lang w:val="en-GB"/>
        </w:rPr>
      </w:pPr>
    </w:p>
    <w:p w14:paraId="7720936C" w14:textId="77777777" w:rsidR="00F72DFE" w:rsidRPr="00FA256F" w:rsidRDefault="00F72DFE" w:rsidP="00F72DFE">
      <w:pPr>
        <w:pStyle w:val="3GPPText"/>
        <w:rPr>
          <w:b/>
          <w:bCs/>
        </w:rPr>
      </w:pPr>
      <w:r w:rsidRPr="00FA256F">
        <w:rPr>
          <w:b/>
          <w:bCs/>
        </w:rPr>
        <w:t xml:space="preserve">Proposal </w:t>
      </w:r>
      <w:r>
        <w:rPr>
          <w:b/>
          <w:bCs/>
        </w:rPr>
        <w:t>4</w:t>
      </w:r>
    </w:p>
    <w:p w14:paraId="37C48B33" w14:textId="77777777" w:rsidR="00F72DFE" w:rsidRPr="00484473" w:rsidRDefault="00F72DFE" w:rsidP="00F72DFE">
      <w:pPr>
        <w:pStyle w:val="3GPPText"/>
        <w:numPr>
          <w:ilvl w:val="0"/>
          <w:numId w:val="30"/>
        </w:numPr>
        <w:rPr>
          <w:i/>
          <w:iCs/>
        </w:rPr>
      </w:pPr>
      <w:r w:rsidRPr="00484473">
        <w:rPr>
          <w:i/>
          <w:iCs/>
        </w:rPr>
        <w:t>RAN1 to consider assigning a priority index to P/SP-CSI on PUCCH and handle collision &amp; multiplexing scenarios based on the associated priority</w:t>
      </w:r>
    </w:p>
    <w:p w14:paraId="43358448" w14:textId="77777777" w:rsidR="00F72DFE" w:rsidRPr="00F72DFE" w:rsidRDefault="00F72DFE" w:rsidP="00FF3F21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1952A952" w14:textId="77777777" w:rsidR="00B55861" w:rsidRDefault="00B55861" w:rsidP="00B55861">
      <w:pPr>
        <w:pStyle w:val="3GPPText"/>
        <w:numPr>
          <w:ilvl w:val="0"/>
          <w:numId w:val="23"/>
        </w:numPr>
        <w:ind w:left="426" w:hanging="426"/>
        <w:rPr>
          <w:lang w:val="en-GB"/>
        </w:rPr>
      </w:pPr>
      <w:bookmarkStart w:id="9" w:name="_Ref46920135"/>
      <w:r>
        <w:rPr>
          <w:lang w:val="en-GB"/>
        </w:rPr>
        <w:t>RP-201310, “</w:t>
      </w:r>
      <w:r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Pr="008277E0">
        <w:rPr>
          <w:lang w:val="en-GB"/>
        </w:rPr>
        <w:t>Nokia, Nokia Shanghai Bell</w:t>
      </w:r>
      <w:r>
        <w:rPr>
          <w:lang w:val="en-GB"/>
        </w:rPr>
        <w:t>, July 2020</w:t>
      </w:r>
      <w:bookmarkEnd w:id="9"/>
    </w:p>
    <w:p w14:paraId="7A0E589D" w14:textId="2DDDD9C1" w:rsidR="00A73BD7" w:rsidRDefault="00A73BD7" w:rsidP="00A73BD7">
      <w:pPr>
        <w:pStyle w:val="3GPPText"/>
        <w:rPr>
          <w:lang w:val="en-GB"/>
        </w:rPr>
      </w:pPr>
    </w:p>
    <w:p w14:paraId="32F79DCD" w14:textId="721DC901" w:rsidR="002B6AB0" w:rsidRDefault="002B6AB0" w:rsidP="002B6AB0">
      <w:pPr>
        <w:pStyle w:val="3GPPH1"/>
        <w:numPr>
          <w:ilvl w:val="0"/>
          <w:numId w:val="0"/>
        </w:numPr>
        <w:ind w:left="432" w:hanging="432"/>
      </w:pPr>
      <w:r>
        <w:t xml:space="preserve">Appendix </w:t>
      </w:r>
      <w:r w:rsidR="00814B7C">
        <w:t>–</w:t>
      </w:r>
      <w:r>
        <w:t xml:space="preserve"> </w:t>
      </w:r>
      <w:r w:rsidR="00814B7C">
        <w:t>Evaluation Assumptions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945"/>
      </w:tblGrid>
      <w:tr w:rsidR="002B6AB0" w:rsidRPr="002B6AB0" w14:paraId="6AE0AF58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AFD95" w14:textId="77777777" w:rsidR="002B6AB0" w:rsidRPr="002B6AB0" w:rsidRDefault="002B6AB0" w:rsidP="002B6AB0">
            <w:bookmarkStart w:id="10" w:name="_GoBack"/>
            <w:bookmarkEnd w:id="10"/>
            <w:r w:rsidRPr="002B6AB0">
              <w:t>Parameters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F17CB" w14:textId="77777777" w:rsidR="002B6AB0" w:rsidRPr="002B6AB0" w:rsidRDefault="002B6AB0" w:rsidP="002B6AB0">
            <w:r w:rsidRPr="002B6AB0">
              <w:t>Value</w:t>
            </w:r>
          </w:p>
        </w:tc>
      </w:tr>
      <w:tr w:rsidR="002B6AB0" w:rsidRPr="002B6AB0" w14:paraId="381FE8BE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3B2B0" w14:textId="77777777" w:rsidR="002B6AB0" w:rsidRPr="002B6AB0" w:rsidRDefault="002B6AB0" w:rsidP="002B6AB0">
            <w:r w:rsidRPr="002B6AB0">
              <w:t>Layout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ADD2F" w14:textId="77777777" w:rsidR="002B6AB0" w:rsidRPr="002B6AB0" w:rsidRDefault="002B6AB0" w:rsidP="002B6AB0">
            <w:r w:rsidRPr="002B6AB0">
              <w:t>150 m x 300 m</w:t>
            </w:r>
          </w:p>
          <w:p w14:paraId="57642658" w14:textId="2BA7D823" w:rsidR="002B6AB0" w:rsidRPr="002B6AB0" w:rsidRDefault="002B6AB0" w:rsidP="002B6AB0">
            <w:r w:rsidRPr="002B6AB0">
              <w:t xml:space="preserve">3 rows by </w:t>
            </w:r>
            <w:r w:rsidR="00143C9C">
              <w:t>4</w:t>
            </w:r>
            <w:r w:rsidRPr="002B6AB0">
              <w:t xml:space="preserve"> columns of evenly distributed BS</w:t>
            </w:r>
          </w:p>
        </w:tc>
      </w:tr>
      <w:tr w:rsidR="002B6AB0" w:rsidRPr="002B6AB0" w14:paraId="4C61F878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094A5" w14:textId="77777777" w:rsidR="002B6AB0" w:rsidRPr="002B6AB0" w:rsidRDefault="002B6AB0" w:rsidP="002B6AB0">
            <w:r w:rsidRPr="002B6AB0">
              <w:t>Carrier frequency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34CB1" w14:textId="77777777" w:rsidR="002B6AB0" w:rsidRPr="002B6AB0" w:rsidRDefault="002B6AB0" w:rsidP="002B6AB0">
            <w:r w:rsidRPr="002B6AB0">
              <w:t>3.8 GHz</w:t>
            </w:r>
          </w:p>
        </w:tc>
      </w:tr>
      <w:tr w:rsidR="002B6AB0" w:rsidRPr="002B6AB0" w14:paraId="4123EE5E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5E916" w14:textId="77777777" w:rsidR="002B6AB0" w:rsidRPr="002B6AB0" w:rsidRDefault="002B6AB0" w:rsidP="002B6AB0">
            <w:r w:rsidRPr="002B6AB0">
              <w:t xml:space="preserve">Channel model 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BD47F" w14:textId="77777777" w:rsidR="002B6AB0" w:rsidRPr="002B6AB0" w:rsidRDefault="002B6AB0" w:rsidP="002B6AB0">
            <w:r w:rsidRPr="002B6AB0">
              <w:t>NR Indoor Factory, dense clutter, high BS (sub-scenario DH), TR 38.901</w:t>
            </w:r>
          </w:p>
        </w:tc>
      </w:tr>
      <w:tr w:rsidR="002B6AB0" w:rsidRPr="002B6AB0" w14:paraId="5DFD2031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C6B03" w14:textId="77777777" w:rsidR="002B6AB0" w:rsidRPr="002B6AB0" w:rsidRDefault="002B6AB0" w:rsidP="002B6AB0">
            <w:r w:rsidRPr="002B6AB0">
              <w:t>Number of UEs per cell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203EB" w14:textId="77777777" w:rsidR="002B6AB0" w:rsidRPr="002B6AB0" w:rsidRDefault="002B6AB0" w:rsidP="002B6AB0">
            <w:r w:rsidRPr="002B6AB0">
              <w:t>100 per deployment</w:t>
            </w:r>
          </w:p>
        </w:tc>
      </w:tr>
      <w:tr w:rsidR="002B6AB0" w:rsidRPr="002B6AB0" w14:paraId="3F25AEF6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C8DF20" w14:textId="77777777" w:rsidR="002B6AB0" w:rsidRPr="002B6AB0" w:rsidRDefault="002B6AB0" w:rsidP="002B6AB0">
            <w:r w:rsidRPr="002B6AB0">
              <w:t>Numerology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24BAF8" w14:textId="77777777" w:rsidR="002B6AB0" w:rsidRPr="002B6AB0" w:rsidRDefault="002B6AB0" w:rsidP="002B6AB0">
            <w:r w:rsidRPr="002B6AB0">
              <w:t>30 kHz, normal CP</w:t>
            </w:r>
          </w:p>
        </w:tc>
      </w:tr>
      <w:tr w:rsidR="002B6AB0" w:rsidRPr="002B6AB0" w14:paraId="72DFEEE1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5D861" w14:textId="77777777" w:rsidR="002B6AB0" w:rsidRPr="002B6AB0" w:rsidRDefault="002B6AB0" w:rsidP="002B6AB0">
            <w:r w:rsidRPr="002B6AB0">
              <w:t xml:space="preserve">Simulation bandwidth 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3ABFE2" w14:textId="1646E28A" w:rsidR="002B6AB0" w:rsidRPr="002B6AB0" w:rsidRDefault="002B6AB0" w:rsidP="002B6AB0">
            <w:r w:rsidRPr="002B6AB0">
              <w:t>40 MHz (106 PRB)</w:t>
            </w:r>
          </w:p>
        </w:tc>
      </w:tr>
      <w:tr w:rsidR="002B6AB0" w:rsidRPr="002B6AB0" w14:paraId="16FA92D3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DC2D45" w14:textId="77777777" w:rsidR="002B6AB0" w:rsidRPr="002B6AB0" w:rsidRDefault="002B6AB0" w:rsidP="002B6AB0">
            <w:r w:rsidRPr="002B6AB0">
              <w:t>BS Tx power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C1698A" w14:textId="77777777" w:rsidR="002B6AB0" w:rsidRPr="002B6AB0" w:rsidRDefault="002B6AB0" w:rsidP="002B6AB0">
            <w:r w:rsidRPr="002B6AB0">
              <w:t>24 dBm</w:t>
            </w:r>
          </w:p>
        </w:tc>
      </w:tr>
      <w:tr w:rsidR="002B6AB0" w:rsidRPr="002B6AB0" w14:paraId="602009D8" w14:textId="77777777" w:rsidTr="00814B7C">
        <w:trPr>
          <w:trHeight w:val="329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F6B44" w14:textId="77777777" w:rsidR="002B6AB0" w:rsidRPr="002B6AB0" w:rsidRDefault="002B6AB0" w:rsidP="002B6AB0">
            <w:r w:rsidRPr="002B6AB0">
              <w:t>BS antenna element gain + connector loss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2E10B" w14:textId="77777777" w:rsidR="002B6AB0" w:rsidRPr="002B6AB0" w:rsidRDefault="002B6AB0" w:rsidP="002B6AB0">
            <w:r w:rsidRPr="002B6AB0">
              <w:t>5 dBi</w:t>
            </w:r>
          </w:p>
        </w:tc>
      </w:tr>
      <w:tr w:rsidR="002B6AB0" w:rsidRPr="002B6AB0" w14:paraId="01DA6D31" w14:textId="77777777" w:rsidTr="00814B7C">
        <w:trPr>
          <w:trHeight w:val="494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26976C" w14:textId="77777777" w:rsidR="002B6AB0" w:rsidRPr="002B6AB0" w:rsidRDefault="002B6AB0" w:rsidP="002B6AB0">
            <w:r w:rsidRPr="002B6AB0">
              <w:t>BS antenna configurations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8BD444" w14:textId="77777777" w:rsidR="002B6AB0" w:rsidRPr="002B6AB0" w:rsidRDefault="002B6AB0" w:rsidP="002B6AB0">
            <w:r w:rsidRPr="002B6AB0">
              <w:t>4 Tx/4 Rx antenna ports</w:t>
            </w:r>
          </w:p>
          <w:p w14:paraId="0E5AF9DE" w14:textId="77777777" w:rsidR="002B6AB0" w:rsidRPr="002B6AB0" w:rsidRDefault="002B6AB0" w:rsidP="002B6AB0">
            <w:r w:rsidRPr="002B6AB0">
              <w:t xml:space="preserve">(M, N, P, Mg, Ng; Mp, Np) = (1, 2, 2, 1, 1; 1, 2) for 4 Tx/4 Rx antenna ports; </w:t>
            </w:r>
          </w:p>
          <w:p w14:paraId="53305FDC" w14:textId="77777777" w:rsidR="002B6AB0" w:rsidRPr="002B6AB0" w:rsidRDefault="002B6AB0" w:rsidP="002B6AB0">
            <w:r w:rsidRPr="002B6AB0">
              <w:t>dH = dV = 0.5 λ</w:t>
            </w:r>
          </w:p>
        </w:tc>
      </w:tr>
      <w:tr w:rsidR="002B6AB0" w:rsidRPr="002B6AB0" w14:paraId="25907484" w14:textId="77777777" w:rsidTr="00814B7C">
        <w:trPr>
          <w:trHeight w:val="271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BA45A" w14:textId="77777777" w:rsidR="002B6AB0" w:rsidRPr="002B6AB0" w:rsidRDefault="002B6AB0" w:rsidP="002B6AB0">
            <w:r w:rsidRPr="002B6AB0">
              <w:t>BS antenna height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FCE956" w14:textId="77777777" w:rsidR="002B6AB0" w:rsidRPr="002B6AB0" w:rsidRDefault="002B6AB0" w:rsidP="002B6AB0">
            <w:r w:rsidRPr="002B6AB0">
              <w:t>8 m</w:t>
            </w:r>
          </w:p>
        </w:tc>
      </w:tr>
      <w:tr w:rsidR="002B6AB0" w:rsidRPr="002B6AB0" w14:paraId="5423FF17" w14:textId="77777777" w:rsidTr="00814B7C">
        <w:trPr>
          <w:trHeight w:val="658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2B190" w14:textId="77777777" w:rsidR="002B6AB0" w:rsidRPr="002B6AB0" w:rsidRDefault="002B6AB0" w:rsidP="002B6AB0">
            <w:r w:rsidRPr="002B6AB0">
              <w:t>UE antenna configuration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2B155" w14:textId="77777777" w:rsidR="002B6AB0" w:rsidRPr="002B6AB0" w:rsidRDefault="002B6AB0" w:rsidP="002B6AB0">
            <w:r w:rsidRPr="002B6AB0">
              <w:t xml:space="preserve">2 Tx/4 Rx antenna ports </w:t>
            </w:r>
          </w:p>
          <w:p w14:paraId="4B8A09C8" w14:textId="77777777" w:rsidR="002B6AB0" w:rsidRPr="002B6AB0" w:rsidRDefault="002B6AB0" w:rsidP="002B6AB0">
            <w:r w:rsidRPr="002B6AB0">
              <w:t>Panel model 1: Mg = 1, Ng = 1, P = 2, dH = 0.5</w:t>
            </w:r>
          </w:p>
          <w:p w14:paraId="09A619E6" w14:textId="77777777" w:rsidR="002B6AB0" w:rsidRPr="002B6AB0" w:rsidRDefault="002B6AB0" w:rsidP="002B6AB0">
            <w:r w:rsidRPr="002B6AB0">
              <w:t>(M, N, P, Mg, Ng; Mp, Np) = (1, 2, 2, 1, 1; 1, 2) for 4 Rx;</w:t>
            </w:r>
          </w:p>
          <w:p w14:paraId="443C30AC" w14:textId="77777777" w:rsidR="002B6AB0" w:rsidRPr="002B6AB0" w:rsidRDefault="002B6AB0" w:rsidP="002B6AB0">
            <w:r w:rsidRPr="002B6AB0">
              <w:t>(M, N, P, Mg, Ng; Mp, Np) = (1, 1, 2, 1, 1; 1, 1) for 2 Tx;</w:t>
            </w:r>
          </w:p>
        </w:tc>
      </w:tr>
      <w:tr w:rsidR="002B6AB0" w:rsidRPr="002B6AB0" w14:paraId="097B5697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FDEF93" w14:textId="77777777" w:rsidR="002B6AB0" w:rsidRPr="002B6AB0" w:rsidRDefault="002B6AB0" w:rsidP="002B6AB0">
            <w:r w:rsidRPr="002B6AB0">
              <w:t>UE antenna height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DC8231" w14:textId="77777777" w:rsidR="002B6AB0" w:rsidRPr="002B6AB0" w:rsidRDefault="002B6AB0" w:rsidP="002B6AB0">
            <w:r w:rsidRPr="002B6AB0">
              <w:t>1.5 m</w:t>
            </w:r>
          </w:p>
        </w:tc>
      </w:tr>
      <w:tr w:rsidR="002B6AB0" w:rsidRPr="002B6AB0" w14:paraId="3B166CD4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58897" w14:textId="77777777" w:rsidR="002B6AB0" w:rsidRPr="002B6AB0" w:rsidRDefault="002B6AB0" w:rsidP="002B6AB0">
            <w:r w:rsidRPr="002B6AB0">
              <w:t>UE antenna gain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5E95D" w14:textId="77777777" w:rsidR="002B6AB0" w:rsidRPr="002B6AB0" w:rsidRDefault="002B6AB0" w:rsidP="002B6AB0">
            <w:r w:rsidRPr="002B6AB0">
              <w:t>0 dBi</w:t>
            </w:r>
          </w:p>
        </w:tc>
      </w:tr>
      <w:tr w:rsidR="002B6AB0" w:rsidRPr="002B6AB0" w14:paraId="62C2DFDB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9C4E6" w14:textId="77777777" w:rsidR="002B6AB0" w:rsidRPr="002B6AB0" w:rsidRDefault="002B6AB0" w:rsidP="002B6AB0">
            <w:r w:rsidRPr="002B6AB0">
              <w:t>UE receiver noise figure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39B20" w14:textId="77777777" w:rsidR="002B6AB0" w:rsidRPr="002B6AB0" w:rsidRDefault="002B6AB0" w:rsidP="002B6AB0">
            <w:r w:rsidRPr="002B6AB0">
              <w:t>9 dB</w:t>
            </w:r>
          </w:p>
        </w:tc>
      </w:tr>
      <w:tr w:rsidR="000634D9" w:rsidRPr="002B6AB0" w14:paraId="546AF4EC" w14:textId="77777777" w:rsidTr="00814B7C">
        <w:trPr>
          <w:trHeight w:val="165"/>
        </w:trPr>
        <w:tc>
          <w:tcPr>
            <w:tcW w:w="26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F2F2D9" w14:textId="53133FA6" w:rsidR="000634D9" w:rsidRPr="002B6AB0" w:rsidRDefault="000634D9" w:rsidP="002B6AB0">
            <w:r>
              <w:t>MIMO modes</w:t>
            </w:r>
          </w:p>
        </w:tc>
        <w:tc>
          <w:tcPr>
            <w:tcW w:w="694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B2A1A" w14:textId="6F762855" w:rsidR="000634D9" w:rsidRPr="002B6AB0" w:rsidRDefault="000634D9" w:rsidP="002B6AB0">
            <w:r>
              <w:t>Single port transmission</w:t>
            </w:r>
          </w:p>
        </w:tc>
      </w:tr>
    </w:tbl>
    <w:p w14:paraId="6826F477" w14:textId="77777777" w:rsidR="002B6AB0" w:rsidRPr="00A73BD7" w:rsidRDefault="002B6AB0" w:rsidP="000634D9">
      <w:pPr>
        <w:pStyle w:val="3GPPText"/>
        <w:rPr>
          <w:lang w:val="en-GB"/>
        </w:rPr>
      </w:pPr>
    </w:p>
    <w:sectPr w:rsidR="002B6AB0" w:rsidRPr="00A73BD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4DE37" w14:textId="77777777" w:rsidR="00F36AD9" w:rsidRDefault="00F36AD9">
      <w:r>
        <w:separator/>
      </w:r>
    </w:p>
  </w:endnote>
  <w:endnote w:type="continuationSeparator" w:id="0">
    <w:p w14:paraId="48013636" w14:textId="77777777" w:rsidR="00F36AD9" w:rsidRDefault="00F3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690A4" w14:textId="77777777" w:rsidR="00F36AD9" w:rsidRDefault="00F36AD9">
      <w:r>
        <w:separator/>
      </w:r>
    </w:p>
  </w:footnote>
  <w:footnote w:type="continuationSeparator" w:id="0">
    <w:p w14:paraId="6097F48A" w14:textId="77777777" w:rsidR="00F36AD9" w:rsidRDefault="00F3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9876B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F5C63"/>
    <w:multiLevelType w:val="hybridMultilevel"/>
    <w:tmpl w:val="30ACA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EB0111"/>
    <w:multiLevelType w:val="hybridMultilevel"/>
    <w:tmpl w:val="479CA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F23D93"/>
    <w:multiLevelType w:val="hybridMultilevel"/>
    <w:tmpl w:val="B3C29428"/>
    <w:lvl w:ilvl="0" w:tplc="A0488C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F279A"/>
    <w:multiLevelType w:val="hybridMultilevel"/>
    <w:tmpl w:val="DD76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05C73"/>
    <w:multiLevelType w:val="hybridMultilevel"/>
    <w:tmpl w:val="E1E232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501C81"/>
    <w:multiLevelType w:val="hybridMultilevel"/>
    <w:tmpl w:val="237C8E26"/>
    <w:lvl w:ilvl="0" w:tplc="A91E67A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C399A"/>
    <w:multiLevelType w:val="hybridMultilevel"/>
    <w:tmpl w:val="F58EE2B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31894"/>
    <w:multiLevelType w:val="hybridMultilevel"/>
    <w:tmpl w:val="445E458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EFA1B00"/>
    <w:multiLevelType w:val="hybridMultilevel"/>
    <w:tmpl w:val="0D6C5586"/>
    <w:lvl w:ilvl="0" w:tplc="A0488C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7"/>
  </w:num>
  <w:num w:numId="4">
    <w:abstractNumId w:val="26"/>
  </w:num>
  <w:num w:numId="5">
    <w:abstractNumId w:val="21"/>
  </w:num>
  <w:num w:numId="6">
    <w:abstractNumId w:val="13"/>
  </w:num>
  <w:num w:numId="7">
    <w:abstractNumId w:val="5"/>
  </w:num>
  <w:num w:numId="8">
    <w:abstractNumId w:val="29"/>
  </w:num>
  <w:num w:numId="9">
    <w:abstractNumId w:val="8"/>
  </w:num>
  <w:num w:numId="10">
    <w:abstractNumId w:val="22"/>
  </w:num>
  <w:num w:numId="11">
    <w:abstractNumId w:val="12"/>
  </w:num>
  <w:num w:numId="12">
    <w:abstractNumId w:val="3"/>
  </w:num>
  <w:num w:numId="13">
    <w:abstractNumId w:val="9"/>
  </w:num>
  <w:num w:numId="14">
    <w:abstractNumId w:val="4"/>
  </w:num>
  <w:num w:numId="15">
    <w:abstractNumId w:val="15"/>
  </w:num>
  <w:num w:numId="16">
    <w:abstractNumId w:val="19"/>
  </w:num>
  <w:num w:numId="17">
    <w:abstractNumId w:val="7"/>
  </w:num>
  <w:num w:numId="18">
    <w:abstractNumId w:val="23"/>
  </w:num>
  <w:num w:numId="19">
    <w:abstractNumId w:val="24"/>
  </w:num>
  <w:num w:numId="20">
    <w:abstractNumId w:val="13"/>
  </w:num>
  <w:num w:numId="21">
    <w:abstractNumId w:val="14"/>
  </w:num>
  <w:num w:numId="22">
    <w:abstractNumId w:val="18"/>
  </w:num>
  <w:num w:numId="23">
    <w:abstractNumId w:val="11"/>
  </w:num>
  <w:num w:numId="24">
    <w:abstractNumId w:val="17"/>
  </w:num>
  <w:num w:numId="25">
    <w:abstractNumId w:val="28"/>
  </w:num>
  <w:num w:numId="26">
    <w:abstractNumId w:val="6"/>
  </w:num>
  <w:num w:numId="27">
    <w:abstractNumId w:val="20"/>
  </w:num>
  <w:num w:numId="28">
    <w:abstractNumId w:val="10"/>
  </w:num>
  <w:num w:numId="29">
    <w:abstractNumId w:val="13"/>
  </w:num>
  <w:num w:numId="30">
    <w:abstractNumId w:val="25"/>
  </w:num>
  <w:num w:numId="3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813"/>
    <w:rsid w:val="00075C5E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3CE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40C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C68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9C6"/>
    <w:rsid w:val="00244ADE"/>
    <w:rsid w:val="00244B0A"/>
    <w:rsid w:val="00244C9D"/>
    <w:rsid w:val="00244D0C"/>
    <w:rsid w:val="00244E77"/>
    <w:rsid w:val="002450CF"/>
    <w:rsid w:val="002450DE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DE"/>
    <w:rsid w:val="00437D1A"/>
    <w:rsid w:val="004403B1"/>
    <w:rsid w:val="0044047F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BA9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E7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BD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630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3B4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07D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FE7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0C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D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25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4AAC0-E23F-4C14-B242-D4422B547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2111A-ABBA-4EA5-95FA-0305D3BFF832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2ff76fbf-12b9-4337-ad3b-122e2d975ade"/>
    <ds:schemaRef ds:uri="http://purl.org/dc/terms/"/>
    <ds:schemaRef ds:uri="http://schemas.openxmlformats.org/package/2006/metadata/core-properties"/>
    <ds:schemaRef ds:uri="ab813fb6-1347-4985-ab36-6575371b00b3"/>
  </ds:schemaRefs>
</ds:datastoreItem>
</file>

<file path=customXml/itemProps3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1AB48-5A0B-4C20-9F45-14F54643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4417</TotalTime>
  <Pages>6</Pages>
  <Words>2302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14665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553</cp:revision>
  <cp:lastPrinted>2013-05-13T15:37:00Z</cp:lastPrinted>
  <dcterms:created xsi:type="dcterms:W3CDTF">2019-11-18T15:31:00Z</dcterms:created>
  <dcterms:modified xsi:type="dcterms:W3CDTF">2020-08-08T05:23:00Z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